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4C8" w:rsidRPr="00D63EC3" w:rsidRDefault="00D63EC3" w:rsidP="00135274">
      <w:pPr>
        <w:spacing w:before="100" w:beforeAutospacing="1" w:after="100" w:afterAutospacing="1" w:line="240" w:lineRule="auto"/>
        <w:jc w:val="center"/>
        <w:rPr>
          <w:rFonts w:ascii="Carlsberg Sans Light" w:eastAsia="Calibri" w:hAnsi="Carlsberg Sans Light"/>
          <w:b/>
          <w:sz w:val="20"/>
          <w:szCs w:val="20"/>
          <w:lang w:val="uk-UA" w:eastAsia="en-US"/>
        </w:rPr>
      </w:pPr>
      <w:r w:rsidRPr="00D63EC3">
        <w:rPr>
          <w:rFonts w:ascii="Carlsberg Sans Light" w:eastAsia="Calibri" w:hAnsi="Carlsberg Sans Light"/>
          <w:b/>
          <w:sz w:val="20"/>
          <w:szCs w:val="20"/>
          <w:lang w:val="uk-UA" w:eastAsia="en-US"/>
        </w:rPr>
        <w:t>З</w:t>
      </w:r>
      <w:r>
        <w:rPr>
          <w:rFonts w:ascii="Carlsberg Sans Light" w:eastAsia="Calibri" w:hAnsi="Carlsberg Sans Light"/>
          <w:b/>
          <w:sz w:val="20"/>
          <w:szCs w:val="20"/>
          <w:lang w:val="uk-UA" w:eastAsia="en-US"/>
        </w:rPr>
        <w:t xml:space="preserve">апрошення на участь у тендері </w:t>
      </w:r>
      <w:r w:rsidRPr="00D63EC3">
        <w:rPr>
          <w:rFonts w:ascii="Carlsberg Sans Light" w:eastAsia="Calibri" w:hAnsi="Carlsberg Sans Light"/>
          <w:b/>
          <w:sz w:val="20"/>
          <w:szCs w:val="20"/>
          <w:lang w:val="uk-UA" w:eastAsia="en-US"/>
        </w:rPr>
        <w:t>для ПрАТ «</w:t>
      </w:r>
      <w:proofErr w:type="spellStart"/>
      <w:r w:rsidRPr="00D63EC3">
        <w:rPr>
          <w:rFonts w:ascii="Carlsberg Sans Light" w:eastAsia="Calibri" w:hAnsi="Carlsberg Sans Light"/>
          <w:b/>
          <w:sz w:val="20"/>
          <w:szCs w:val="20"/>
          <w:lang w:val="uk-UA" w:eastAsia="en-US"/>
        </w:rPr>
        <w:t>Карлсберг</w:t>
      </w:r>
      <w:proofErr w:type="spellEnd"/>
      <w:r w:rsidRPr="00D63EC3">
        <w:rPr>
          <w:rFonts w:ascii="Carlsberg Sans Light" w:eastAsia="Calibri" w:hAnsi="Carlsberg Sans Light"/>
          <w:b/>
          <w:sz w:val="20"/>
          <w:szCs w:val="20"/>
          <w:lang w:val="uk-UA" w:eastAsia="en-US"/>
        </w:rPr>
        <w:t xml:space="preserve"> Україна» </w:t>
      </w:r>
    </w:p>
    <w:p w:rsidR="00D63EC3" w:rsidRPr="00D63EC3" w:rsidRDefault="00D63EC3" w:rsidP="00D63EC3">
      <w:pPr>
        <w:spacing w:line="276" w:lineRule="auto"/>
        <w:rPr>
          <w:rFonts w:ascii="Carlsberg Sans Light" w:hAnsi="Carlsberg Sans Light"/>
          <w:b/>
          <w:sz w:val="20"/>
          <w:szCs w:val="20"/>
          <w:lang w:val="ru-RU"/>
        </w:rPr>
      </w:pPr>
    </w:p>
    <w:p w:rsidR="00243368" w:rsidRDefault="00D63EC3" w:rsidP="00D63EC3">
      <w:pPr>
        <w:spacing w:line="276" w:lineRule="auto"/>
        <w:jc w:val="both"/>
        <w:rPr>
          <w:rFonts w:ascii="Carlsberg Sans Light" w:hAnsi="Carlsberg Sans Light"/>
          <w:b/>
          <w:sz w:val="20"/>
          <w:szCs w:val="20"/>
          <w:lang w:val="uk-UA"/>
        </w:rPr>
      </w:pPr>
      <w:r w:rsidRPr="00D63EC3">
        <w:rPr>
          <w:rFonts w:ascii="Carlsberg Sans Light" w:hAnsi="Carlsberg Sans Light"/>
          <w:b/>
          <w:sz w:val="20"/>
          <w:szCs w:val="20"/>
          <w:lang w:val="uk-UA"/>
        </w:rPr>
        <w:t xml:space="preserve">Шановні партнери! </w:t>
      </w:r>
    </w:p>
    <w:p w:rsidR="00D63EC3" w:rsidRDefault="00D63EC3" w:rsidP="00D63EC3">
      <w:pPr>
        <w:spacing w:line="276" w:lineRule="auto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>Даним</w:t>
      </w:r>
      <w:r w:rsidRPr="00D63EC3">
        <w:rPr>
          <w:rFonts w:ascii="Carlsberg Sans Light" w:hAnsi="Carlsberg Sans Light"/>
          <w:sz w:val="20"/>
          <w:szCs w:val="20"/>
          <w:lang w:val="uk-UA"/>
        </w:rPr>
        <w:t xml:space="preserve"> листом ми раді запросити Вас взяти участь у тендері </w:t>
      </w:r>
      <w:r>
        <w:rPr>
          <w:rFonts w:ascii="Carlsberg Sans Light" w:hAnsi="Carlsberg Sans Light"/>
          <w:sz w:val="20"/>
          <w:szCs w:val="20"/>
          <w:lang w:val="uk-UA"/>
        </w:rPr>
        <w:t>ПрАТ «</w:t>
      </w:r>
      <w:proofErr w:type="spellStart"/>
      <w:r>
        <w:rPr>
          <w:rFonts w:ascii="Carlsberg Sans Light" w:hAnsi="Carlsberg Sans Light"/>
          <w:sz w:val="20"/>
          <w:szCs w:val="20"/>
          <w:lang w:val="uk-UA"/>
        </w:rPr>
        <w:t>Карлсберг</w:t>
      </w:r>
      <w:proofErr w:type="spellEnd"/>
      <w:r>
        <w:rPr>
          <w:rFonts w:ascii="Carlsberg Sans Light" w:hAnsi="Carlsberg Sans Light"/>
          <w:sz w:val="20"/>
          <w:szCs w:val="20"/>
          <w:lang w:val="uk-UA"/>
        </w:rPr>
        <w:t xml:space="preserve"> Україна»</w:t>
      </w:r>
      <w:r w:rsidRPr="00D63EC3">
        <w:rPr>
          <w:rFonts w:ascii="Carlsberg Sans Light" w:hAnsi="Carlsberg Sans Light"/>
          <w:sz w:val="20"/>
          <w:szCs w:val="20"/>
          <w:lang w:val="uk-UA"/>
        </w:rPr>
        <w:t xml:space="preserve">. Ми шукаємо партнера, який допоможе нам з адаптацією і створенням креативних матеріалів для </w:t>
      </w:r>
      <w:proofErr w:type="spellStart"/>
      <w:r w:rsidR="004E64CB">
        <w:rPr>
          <w:rFonts w:ascii="Carlsberg Sans Light" w:hAnsi="Carlsberg Sans Light"/>
          <w:sz w:val="20"/>
          <w:szCs w:val="20"/>
          <w:lang w:val="uk-UA"/>
        </w:rPr>
        <w:t>діджитал</w:t>
      </w:r>
      <w:proofErr w:type="spellEnd"/>
      <w:r w:rsidR="004E64CB">
        <w:rPr>
          <w:rFonts w:ascii="Carlsberg Sans Light" w:hAnsi="Carlsberg Sans Light"/>
          <w:sz w:val="20"/>
          <w:szCs w:val="20"/>
          <w:lang w:val="uk-UA"/>
        </w:rPr>
        <w:t xml:space="preserve"> розміщень та</w:t>
      </w:r>
      <w:r w:rsidR="00E93A14">
        <w:rPr>
          <w:rFonts w:ascii="Carlsberg Sans Light" w:hAnsi="Carlsberg Sans Light"/>
          <w:sz w:val="20"/>
          <w:szCs w:val="20"/>
          <w:lang w:val="uk-UA"/>
        </w:rPr>
        <w:t xml:space="preserve"> зі</w:t>
      </w:r>
      <w:r w:rsidR="004E64CB">
        <w:rPr>
          <w:rFonts w:ascii="Carlsberg Sans Light" w:hAnsi="Carlsberg Sans Light"/>
          <w:sz w:val="20"/>
          <w:szCs w:val="20"/>
          <w:lang w:val="uk-UA"/>
        </w:rPr>
        <w:t xml:space="preserve"> створення</w:t>
      </w:r>
      <w:r w:rsidR="00E93A14">
        <w:rPr>
          <w:rFonts w:ascii="Carlsberg Sans Light" w:hAnsi="Carlsberg Sans Light"/>
          <w:sz w:val="20"/>
          <w:szCs w:val="20"/>
          <w:lang w:val="uk-UA"/>
        </w:rPr>
        <w:t>м</w:t>
      </w:r>
      <w:r w:rsidR="004E64CB">
        <w:rPr>
          <w:rFonts w:ascii="Carlsberg Sans Light" w:hAnsi="Carlsberg Sans Light"/>
          <w:sz w:val="20"/>
          <w:szCs w:val="20"/>
          <w:lang w:val="uk-UA"/>
        </w:rPr>
        <w:t xml:space="preserve"> і</w:t>
      </w:r>
      <w:r w:rsidR="00E93A14">
        <w:rPr>
          <w:rFonts w:ascii="Carlsberg Sans Light" w:hAnsi="Carlsberg Sans Light"/>
          <w:sz w:val="20"/>
          <w:szCs w:val="20"/>
          <w:lang w:val="uk-UA"/>
        </w:rPr>
        <w:t xml:space="preserve"> реалізацією</w:t>
      </w:r>
      <w:r w:rsidR="004E64CB">
        <w:rPr>
          <w:rFonts w:ascii="Carlsberg Sans Light" w:hAnsi="Carlsberg Sans Light"/>
          <w:sz w:val="20"/>
          <w:szCs w:val="20"/>
          <w:lang w:val="uk-UA"/>
        </w:rPr>
        <w:t xml:space="preserve"> не стандартних </w:t>
      </w:r>
      <w:r w:rsidRPr="00D63EC3">
        <w:rPr>
          <w:rFonts w:ascii="Carlsberg Sans Light" w:hAnsi="Carlsberg Sans Light"/>
          <w:sz w:val="20"/>
          <w:szCs w:val="20"/>
          <w:lang w:val="uk-UA"/>
        </w:rPr>
        <w:t xml:space="preserve">проектів </w:t>
      </w:r>
      <w:r w:rsidR="004E64CB">
        <w:rPr>
          <w:rFonts w:ascii="Carlsberg Sans Light" w:hAnsi="Carlsberg Sans Light"/>
          <w:sz w:val="20"/>
          <w:szCs w:val="20"/>
          <w:lang w:val="uk-UA"/>
        </w:rPr>
        <w:t xml:space="preserve">в </w:t>
      </w:r>
      <w:proofErr w:type="spellStart"/>
      <w:r w:rsidR="004E64CB">
        <w:rPr>
          <w:rFonts w:ascii="Carlsberg Sans Light" w:hAnsi="Carlsberg Sans Light"/>
          <w:sz w:val="20"/>
          <w:szCs w:val="20"/>
          <w:lang w:val="uk-UA"/>
        </w:rPr>
        <w:t>діджитал</w:t>
      </w:r>
      <w:r w:rsidR="0045776C">
        <w:rPr>
          <w:rFonts w:ascii="Carlsberg Sans Light" w:hAnsi="Carlsberg Sans Light"/>
          <w:sz w:val="20"/>
          <w:szCs w:val="20"/>
          <w:lang w:val="uk-UA"/>
        </w:rPr>
        <w:t>і</w:t>
      </w:r>
      <w:proofErr w:type="spellEnd"/>
      <w:r w:rsidR="004E64CB">
        <w:rPr>
          <w:rFonts w:ascii="Carlsberg Sans Light" w:hAnsi="Carlsberg Sans Light"/>
          <w:sz w:val="20"/>
          <w:szCs w:val="20"/>
          <w:lang w:val="uk-UA"/>
        </w:rPr>
        <w:t xml:space="preserve"> для </w:t>
      </w:r>
      <w:r w:rsidRPr="00D63EC3">
        <w:rPr>
          <w:rFonts w:ascii="Carlsberg Sans Light" w:hAnsi="Carlsberg Sans Light"/>
          <w:sz w:val="20"/>
          <w:szCs w:val="20"/>
          <w:lang w:val="uk-UA"/>
        </w:rPr>
        <w:t>наших брендів.</w:t>
      </w:r>
    </w:p>
    <w:p w:rsidR="00D63EC3" w:rsidRPr="009C0916" w:rsidRDefault="00D63EC3" w:rsidP="00AC6370">
      <w:pPr>
        <w:spacing w:line="300" w:lineRule="atLeast"/>
        <w:jc w:val="both"/>
        <w:rPr>
          <w:rFonts w:ascii="Calibri" w:eastAsia="Calibri" w:hAnsi="Calibri"/>
          <w:sz w:val="24"/>
          <w:lang w:val="ru-RU" w:eastAsia="en-US"/>
        </w:rPr>
      </w:pPr>
    </w:p>
    <w:p w:rsidR="00243368" w:rsidRPr="0045776C" w:rsidRDefault="00243368" w:rsidP="00AC6370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:rsidR="00D63EC3" w:rsidRPr="00D63EC3" w:rsidRDefault="00D63EC3" w:rsidP="00D63EC3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lang w:val="uk-UA"/>
        </w:rPr>
      </w:pPr>
      <w:r w:rsidRPr="00D63EC3">
        <w:rPr>
          <w:rFonts w:ascii="Carlsberg Sans Light" w:hAnsi="Carlsberg Sans Light"/>
          <w:b/>
          <w:sz w:val="20"/>
          <w:szCs w:val="20"/>
          <w:lang w:val="uk-UA"/>
        </w:rPr>
        <w:t xml:space="preserve">Обов'язковими умовами </w:t>
      </w:r>
      <w:r w:rsidR="00E93A14">
        <w:rPr>
          <w:rFonts w:ascii="Carlsberg Sans Light" w:hAnsi="Carlsberg Sans Light"/>
          <w:b/>
          <w:sz w:val="20"/>
          <w:szCs w:val="20"/>
          <w:lang w:val="uk-UA"/>
        </w:rPr>
        <w:t xml:space="preserve">для участі в тендері </w:t>
      </w:r>
      <w:r w:rsidRPr="00D63EC3">
        <w:rPr>
          <w:rFonts w:ascii="Carlsberg Sans Light" w:hAnsi="Carlsberg Sans Light"/>
          <w:b/>
          <w:sz w:val="20"/>
          <w:szCs w:val="20"/>
          <w:lang w:val="uk-UA"/>
        </w:rPr>
        <w:t>є:</w:t>
      </w:r>
    </w:p>
    <w:p w:rsidR="00D63EC3" w:rsidRPr="00D63EC3" w:rsidRDefault="00E93A14" w:rsidP="00D63EC3">
      <w:pPr>
        <w:pStyle w:val="ad"/>
        <w:numPr>
          <w:ilvl w:val="0"/>
          <w:numId w:val="18"/>
        </w:numPr>
        <w:spacing w:line="300" w:lineRule="atLeast"/>
        <w:contextualSpacing w:val="0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>Відсутність серед клієнтів агенції</w:t>
      </w:r>
      <w:r w:rsidR="00D63EC3" w:rsidRPr="00D63EC3">
        <w:rPr>
          <w:rFonts w:ascii="Carlsberg Sans Light" w:hAnsi="Carlsberg Sans Light"/>
          <w:sz w:val="20"/>
          <w:szCs w:val="20"/>
          <w:lang w:val="uk-UA"/>
        </w:rPr>
        <w:t xml:space="preserve"> конкуруючих брендів з категорій: пиво, квас, сидр, </w:t>
      </w:r>
      <w:proofErr w:type="spellStart"/>
      <w:r w:rsidR="00D63EC3" w:rsidRPr="00D63EC3">
        <w:rPr>
          <w:rFonts w:ascii="Carlsberg Sans Light" w:hAnsi="Carlsberg Sans Light"/>
          <w:sz w:val="20"/>
          <w:szCs w:val="20"/>
          <w:lang w:val="uk-UA"/>
        </w:rPr>
        <w:t>бірмікси</w:t>
      </w:r>
      <w:proofErr w:type="spellEnd"/>
      <w:r w:rsidR="00A27BFF">
        <w:rPr>
          <w:rFonts w:ascii="Carlsberg Sans Light" w:hAnsi="Carlsberg Sans Light"/>
          <w:sz w:val="20"/>
          <w:szCs w:val="20"/>
          <w:lang w:val="uk-UA"/>
        </w:rPr>
        <w:t>.</w:t>
      </w:r>
    </w:p>
    <w:p w:rsidR="00D63EC3" w:rsidRPr="00D63EC3" w:rsidRDefault="00D63EC3" w:rsidP="00D63EC3">
      <w:pPr>
        <w:pStyle w:val="ad"/>
        <w:numPr>
          <w:ilvl w:val="0"/>
          <w:numId w:val="18"/>
        </w:numPr>
        <w:spacing w:line="300" w:lineRule="atLeast"/>
        <w:contextualSpacing w:val="0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D63EC3">
        <w:rPr>
          <w:rFonts w:ascii="Carlsberg Sans Light" w:hAnsi="Carlsberg Sans Light"/>
          <w:sz w:val="20"/>
          <w:szCs w:val="20"/>
          <w:lang w:val="uk-UA"/>
        </w:rPr>
        <w:t>Підписання типового договору і обов'язкове виконання взятих на себе зобов'язань</w:t>
      </w:r>
    </w:p>
    <w:p w:rsidR="00D63EC3" w:rsidRPr="00D63EC3" w:rsidRDefault="00D63EC3" w:rsidP="00D63EC3">
      <w:pPr>
        <w:pStyle w:val="ad"/>
        <w:numPr>
          <w:ilvl w:val="0"/>
          <w:numId w:val="18"/>
        </w:numPr>
        <w:spacing w:line="300" w:lineRule="atLeast"/>
        <w:contextualSpacing w:val="0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D63EC3">
        <w:rPr>
          <w:rFonts w:ascii="Carlsberg Sans Light" w:hAnsi="Carlsberg Sans Light"/>
          <w:sz w:val="20"/>
          <w:szCs w:val="20"/>
          <w:lang w:val="uk-UA"/>
        </w:rPr>
        <w:t>Підписання договору про нерозголошення конфіденційної інформації</w:t>
      </w:r>
    </w:p>
    <w:p w:rsidR="00D63EC3" w:rsidRPr="00D63EC3" w:rsidRDefault="00A27BFF" w:rsidP="00D63EC3">
      <w:pPr>
        <w:pStyle w:val="ad"/>
        <w:numPr>
          <w:ilvl w:val="0"/>
          <w:numId w:val="18"/>
        </w:numPr>
        <w:spacing w:line="300" w:lineRule="atLeast"/>
        <w:contextualSpacing w:val="0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>Пост оплата 93 календарних дні</w:t>
      </w:r>
      <w:r w:rsidR="00D63EC3" w:rsidRPr="00D63EC3">
        <w:rPr>
          <w:rFonts w:ascii="Carlsberg Sans Light" w:hAnsi="Carlsberg Sans Light"/>
          <w:sz w:val="20"/>
          <w:szCs w:val="20"/>
          <w:lang w:val="uk-UA"/>
        </w:rPr>
        <w:t xml:space="preserve"> з останнього дня </w:t>
      </w:r>
      <w:r>
        <w:rPr>
          <w:rFonts w:ascii="Carlsberg Sans Light" w:hAnsi="Carlsberg Sans Light"/>
          <w:sz w:val="20"/>
          <w:szCs w:val="20"/>
          <w:lang w:val="uk-UA"/>
        </w:rPr>
        <w:t>місяця надання послуг (дати акту</w:t>
      </w:r>
      <w:r w:rsidR="00D63EC3" w:rsidRPr="00D63EC3">
        <w:rPr>
          <w:rFonts w:ascii="Carlsberg Sans Light" w:hAnsi="Carlsberg Sans Light"/>
          <w:sz w:val="20"/>
          <w:szCs w:val="20"/>
          <w:lang w:val="uk-UA"/>
        </w:rPr>
        <w:t>)</w:t>
      </w:r>
    </w:p>
    <w:p w:rsidR="00A27BFF" w:rsidRPr="00A27BFF" w:rsidRDefault="00A27BFF" w:rsidP="00A27BFF">
      <w:pPr>
        <w:pStyle w:val="ad"/>
        <w:numPr>
          <w:ilvl w:val="0"/>
          <w:numId w:val="18"/>
        </w:numPr>
        <w:spacing w:line="300" w:lineRule="atLeast"/>
        <w:contextualSpacing w:val="0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D63EC3">
        <w:rPr>
          <w:rFonts w:ascii="Carlsberg Sans Light" w:hAnsi="Carlsberg Sans Light"/>
          <w:sz w:val="20"/>
          <w:szCs w:val="20"/>
          <w:lang w:val="uk-UA"/>
        </w:rPr>
        <w:t>Підписання антикорупційних пунктів</w:t>
      </w:r>
    </w:p>
    <w:p w:rsidR="00D63EC3" w:rsidRPr="00D63EC3" w:rsidRDefault="00A27BFF" w:rsidP="00D63EC3">
      <w:pPr>
        <w:pStyle w:val="ad"/>
        <w:numPr>
          <w:ilvl w:val="0"/>
          <w:numId w:val="18"/>
        </w:numPr>
        <w:spacing w:line="300" w:lineRule="atLeast"/>
        <w:contextualSpacing w:val="0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>П</w:t>
      </w:r>
      <w:r w:rsidR="00D63EC3" w:rsidRPr="00D63EC3">
        <w:rPr>
          <w:rFonts w:ascii="Carlsberg Sans Light" w:hAnsi="Carlsberg Sans Light"/>
          <w:sz w:val="20"/>
          <w:szCs w:val="20"/>
          <w:lang w:val="uk-UA"/>
        </w:rPr>
        <w:t>еревірка контрагента</w:t>
      </w:r>
      <w:r>
        <w:rPr>
          <w:rFonts w:ascii="Carlsberg Sans Light" w:hAnsi="Carlsberg Sans Light"/>
          <w:sz w:val="20"/>
          <w:szCs w:val="20"/>
          <w:lang w:val="uk-UA"/>
        </w:rPr>
        <w:t xml:space="preserve"> внутрішньою службою безпеки</w:t>
      </w:r>
    </w:p>
    <w:p w:rsidR="00A27BFF" w:rsidRDefault="00A27BFF" w:rsidP="00A27BFF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lang w:val="ru-RU"/>
        </w:rPr>
      </w:pPr>
    </w:p>
    <w:p w:rsidR="00243368" w:rsidRDefault="00243368" w:rsidP="00A27BFF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lang w:val="ru-RU"/>
        </w:rPr>
      </w:pPr>
    </w:p>
    <w:p w:rsidR="00A27BFF" w:rsidRPr="00A27BFF" w:rsidRDefault="00A27BFF" w:rsidP="00A27BFF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lang w:val="uk-UA"/>
        </w:rPr>
      </w:pPr>
      <w:r w:rsidRPr="00A27BFF">
        <w:rPr>
          <w:rFonts w:ascii="Carlsberg Sans Light" w:hAnsi="Carlsberg Sans Light"/>
          <w:b/>
          <w:sz w:val="20"/>
          <w:szCs w:val="20"/>
          <w:lang w:val="uk-UA"/>
        </w:rPr>
        <w:t>Конфіденційність</w:t>
      </w:r>
    </w:p>
    <w:p w:rsidR="00A27BFF" w:rsidRPr="00A27BFF" w:rsidRDefault="00A27BFF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A27BFF">
        <w:rPr>
          <w:rFonts w:ascii="Carlsberg Sans Light" w:hAnsi="Carlsberg Sans Light"/>
          <w:sz w:val="20"/>
          <w:szCs w:val="20"/>
          <w:lang w:val="uk-UA"/>
        </w:rPr>
        <w:t>Вся інформація про тендер</w:t>
      </w:r>
      <w:r>
        <w:rPr>
          <w:rFonts w:ascii="Carlsberg Sans Light" w:hAnsi="Carlsberg Sans Light"/>
          <w:sz w:val="20"/>
          <w:szCs w:val="20"/>
          <w:lang w:val="uk-UA"/>
        </w:rPr>
        <w:t>ний процес</w:t>
      </w:r>
      <w:r w:rsidRPr="00A27BFF">
        <w:rPr>
          <w:rFonts w:ascii="Carlsberg Sans Light" w:hAnsi="Carlsberg Sans Light"/>
          <w:sz w:val="20"/>
          <w:szCs w:val="20"/>
          <w:lang w:val="uk-UA"/>
        </w:rPr>
        <w:t xml:space="preserve"> є конфіденційною і повинна бути використана виключно з метою оформлення комерційної пропозиції у відповідь на даний запит. Будь-яке інше використання цієї інформації третіми особами або організаціями без попередньої письмової згоди </w:t>
      </w:r>
      <w:r w:rsidR="0045776C">
        <w:rPr>
          <w:rFonts w:ascii="Carlsberg Sans Light" w:hAnsi="Carlsberg Sans Light"/>
          <w:sz w:val="20"/>
          <w:szCs w:val="20"/>
          <w:lang w:val="uk-UA"/>
        </w:rPr>
        <w:t>Пр</w:t>
      </w:r>
      <w:r w:rsidR="00E93A14">
        <w:rPr>
          <w:rFonts w:ascii="Carlsberg Sans Light" w:hAnsi="Carlsberg Sans Light"/>
          <w:sz w:val="20"/>
          <w:szCs w:val="20"/>
          <w:lang w:val="uk-UA"/>
        </w:rPr>
        <w:t xml:space="preserve">АТ </w:t>
      </w:r>
      <w:r w:rsidR="0045776C">
        <w:rPr>
          <w:rFonts w:ascii="Carlsberg Sans Light" w:hAnsi="Carlsberg Sans Light"/>
          <w:sz w:val="20"/>
          <w:szCs w:val="20"/>
          <w:lang w:val="uk-UA"/>
        </w:rPr>
        <w:t>«</w:t>
      </w:r>
      <w:proofErr w:type="spellStart"/>
      <w:r w:rsidRPr="00A27BFF">
        <w:rPr>
          <w:rFonts w:ascii="Carlsberg Sans Light" w:hAnsi="Carlsberg Sans Light"/>
          <w:sz w:val="20"/>
          <w:szCs w:val="20"/>
          <w:lang w:val="uk-UA"/>
        </w:rPr>
        <w:t>Карлсберг</w:t>
      </w:r>
      <w:proofErr w:type="spellEnd"/>
      <w:r w:rsidR="00E93A14">
        <w:rPr>
          <w:rFonts w:ascii="Carlsberg Sans Light" w:hAnsi="Carlsberg Sans Light"/>
          <w:sz w:val="20"/>
          <w:szCs w:val="20"/>
          <w:lang w:val="uk-UA"/>
        </w:rPr>
        <w:t xml:space="preserve"> </w:t>
      </w:r>
      <w:r w:rsidR="0045776C">
        <w:rPr>
          <w:rFonts w:ascii="Carlsberg Sans Light" w:hAnsi="Carlsberg Sans Light"/>
          <w:sz w:val="20"/>
          <w:szCs w:val="20"/>
          <w:lang w:val="uk-UA"/>
        </w:rPr>
        <w:t>Україна»</w:t>
      </w:r>
      <w:r w:rsidRPr="00A27BFF">
        <w:rPr>
          <w:rFonts w:ascii="Carlsberg Sans Light" w:hAnsi="Carlsberg Sans Light"/>
          <w:sz w:val="20"/>
          <w:szCs w:val="20"/>
          <w:lang w:val="uk-UA"/>
        </w:rPr>
        <w:t xml:space="preserve"> суворо забороняється. Всі відповіді постачальників на запрошення також зберігаються в суворій конфіденційності, вони будуть досту</w:t>
      </w:r>
      <w:r w:rsidR="00E93A14">
        <w:rPr>
          <w:rFonts w:ascii="Carlsberg Sans Light" w:hAnsi="Carlsberg Sans Light"/>
          <w:sz w:val="20"/>
          <w:szCs w:val="20"/>
          <w:lang w:val="uk-UA"/>
        </w:rPr>
        <w:t xml:space="preserve">пні лише обмеженому колу осіб команди </w:t>
      </w:r>
      <w:r w:rsidR="0045776C">
        <w:rPr>
          <w:rFonts w:ascii="Carlsberg Sans Light" w:hAnsi="Carlsberg Sans Light"/>
          <w:sz w:val="20"/>
          <w:szCs w:val="20"/>
          <w:lang w:val="uk-UA"/>
        </w:rPr>
        <w:t>ПрАТ «</w:t>
      </w:r>
      <w:proofErr w:type="spellStart"/>
      <w:r w:rsidRPr="00A27BFF">
        <w:rPr>
          <w:rFonts w:ascii="Carlsberg Sans Light" w:hAnsi="Carlsberg Sans Light"/>
          <w:sz w:val="20"/>
          <w:szCs w:val="20"/>
          <w:lang w:val="uk-UA"/>
        </w:rPr>
        <w:t>Карлсберг</w:t>
      </w:r>
      <w:proofErr w:type="spellEnd"/>
      <w:r w:rsidR="0045776C">
        <w:rPr>
          <w:rFonts w:ascii="Carlsberg Sans Light" w:hAnsi="Carlsberg Sans Light"/>
          <w:sz w:val="20"/>
          <w:szCs w:val="20"/>
          <w:lang w:val="uk-UA"/>
        </w:rPr>
        <w:t xml:space="preserve"> Україна»</w:t>
      </w:r>
      <w:r w:rsidRPr="00A27BFF">
        <w:rPr>
          <w:rFonts w:ascii="Carlsberg Sans Light" w:hAnsi="Carlsberg Sans Light"/>
          <w:sz w:val="20"/>
          <w:szCs w:val="20"/>
          <w:lang w:val="uk-UA"/>
        </w:rPr>
        <w:t>. Інформація, надана Вашою компанією під час тендеру, буде використовуватися виключно в цілях проведення даного тендеру.</w:t>
      </w:r>
    </w:p>
    <w:p w:rsidR="00A27BFF" w:rsidRDefault="00A27BFF" w:rsidP="00AC6370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lang w:val="ru-RU"/>
        </w:rPr>
      </w:pPr>
    </w:p>
    <w:p w:rsidR="00243368" w:rsidRDefault="00243368" w:rsidP="00A27BFF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lang w:val="ru-RU"/>
        </w:rPr>
      </w:pPr>
    </w:p>
    <w:p w:rsidR="00A27BFF" w:rsidRPr="00A27BFF" w:rsidRDefault="00A27BFF" w:rsidP="00A27BFF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lang w:val="uk-UA"/>
        </w:rPr>
      </w:pPr>
      <w:r w:rsidRPr="00A27BFF">
        <w:rPr>
          <w:rFonts w:ascii="Carlsberg Sans Light" w:hAnsi="Carlsberg Sans Light"/>
          <w:b/>
          <w:sz w:val="20"/>
          <w:szCs w:val="20"/>
          <w:lang w:val="uk-UA"/>
        </w:rPr>
        <w:t>Етапи проведення тендера</w:t>
      </w:r>
    </w:p>
    <w:p w:rsidR="00A27BFF" w:rsidRPr="00A27BFF" w:rsidRDefault="00A27BFF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A27BFF">
        <w:rPr>
          <w:rFonts w:ascii="Carlsberg Sans Light" w:hAnsi="Carlsberg Sans Light"/>
          <w:b/>
          <w:sz w:val="20"/>
          <w:szCs w:val="20"/>
          <w:lang w:val="uk-UA"/>
        </w:rPr>
        <w:t>1 етап</w:t>
      </w:r>
      <w:r w:rsidR="0045776C">
        <w:rPr>
          <w:rFonts w:ascii="Carlsberg Sans Light" w:hAnsi="Carlsberg Sans Light"/>
          <w:sz w:val="20"/>
          <w:szCs w:val="20"/>
          <w:lang w:val="uk-UA"/>
        </w:rPr>
        <w:t>: 3</w:t>
      </w:r>
      <w:r w:rsidR="00204CBF">
        <w:rPr>
          <w:rFonts w:ascii="Carlsberg Sans Light" w:hAnsi="Carlsberg Sans Light"/>
          <w:sz w:val="20"/>
          <w:szCs w:val="20"/>
          <w:lang w:val="uk-UA"/>
        </w:rPr>
        <w:t xml:space="preserve"> - 10</w:t>
      </w:r>
      <w:r>
        <w:rPr>
          <w:rFonts w:ascii="Carlsberg Sans Light" w:hAnsi="Carlsberg Sans Light"/>
          <w:sz w:val="20"/>
          <w:szCs w:val="20"/>
          <w:lang w:val="uk-UA"/>
        </w:rPr>
        <w:t xml:space="preserve"> лютого</w:t>
      </w:r>
    </w:p>
    <w:p w:rsidR="00A27BFF" w:rsidRPr="00A27BFF" w:rsidRDefault="00A27BFF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A27BFF">
        <w:rPr>
          <w:rFonts w:ascii="Carlsberg Sans Light" w:hAnsi="Carlsberg Sans Light"/>
          <w:sz w:val="20"/>
          <w:szCs w:val="20"/>
          <w:lang w:val="uk-UA"/>
        </w:rPr>
        <w:t>Збір інформації про компанію:</w:t>
      </w:r>
    </w:p>
    <w:p w:rsidR="00A27BFF" w:rsidRPr="0045776C" w:rsidRDefault="00A27BFF" w:rsidP="0045776C">
      <w:pPr>
        <w:pStyle w:val="ad"/>
        <w:numPr>
          <w:ilvl w:val="0"/>
          <w:numId w:val="20"/>
        </w:num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45776C">
        <w:rPr>
          <w:rFonts w:ascii="Carlsberg Sans Light" w:hAnsi="Carlsberg Sans Light"/>
          <w:sz w:val="20"/>
          <w:szCs w:val="20"/>
          <w:lang w:val="uk-UA"/>
        </w:rPr>
        <w:t>Надання аген</w:t>
      </w:r>
      <w:r w:rsidR="00E93A14" w:rsidRPr="0045776C">
        <w:rPr>
          <w:rFonts w:ascii="Carlsberg Sans Light" w:hAnsi="Carlsberg Sans Light"/>
          <w:sz w:val="20"/>
          <w:szCs w:val="20"/>
          <w:lang w:val="uk-UA"/>
        </w:rPr>
        <w:t>цією</w:t>
      </w:r>
      <w:r w:rsidRPr="0045776C">
        <w:rPr>
          <w:rFonts w:ascii="Carlsberg Sans Light" w:hAnsi="Carlsberg Sans Light"/>
          <w:sz w:val="20"/>
          <w:szCs w:val="20"/>
          <w:lang w:val="uk-UA"/>
        </w:rPr>
        <w:t xml:space="preserve"> реєстраційних документів (статут, протокол загальних зборів засновників; документ, що підтверджує державну реєстрацію (виписка); документ, що підтверджує статус платника податків)</w:t>
      </w:r>
    </w:p>
    <w:p w:rsidR="00A27BFF" w:rsidRPr="0045776C" w:rsidRDefault="00A27BFF" w:rsidP="0045776C">
      <w:pPr>
        <w:pStyle w:val="ad"/>
        <w:numPr>
          <w:ilvl w:val="0"/>
          <w:numId w:val="20"/>
        </w:num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45776C">
        <w:rPr>
          <w:rFonts w:ascii="Carlsberg Sans Light" w:hAnsi="Carlsberg Sans Light"/>
          <w:sz w:val="20"/>
          <w:szCs w:val="20"/>
          <w:lang w:val="uk-UA"/>
        </w:rPr>
        <w:t>Перевірка службою безпеки контрагента.</w:t>
      </w:r>
    </w:p>
    <w:p w:rsidR="00243368" w:rsidRPr="0045776C" w:rsidRDefault="00A27BFF" w:rsidP="0045776C">
      <w:pPr>
        <w:pStyle w:val="ad"/>
        <w:numPr>
          <w:ilvl w:val="0"/>
          <w:numId w:val="20"/>
        </w:num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45776C">
        <w:rPr>
          <w:rFonts w:ascii="Carlsberg Sans Light" w:hAnsi="Carlsberg Sans Light"/>
          <w:sz w:val="20"/>
          <w:szCs w:val="20"/>
          <w:lang w:val="uk-UA"/>
        </w:rPr>
        <w:t>Укладення договору про конфіденційність.</w:t>
      </w:r>
    </w:p>
    <w:p w:rsidR="00A27BFF" w:rsidRPr="00A27BFF" w:rsidRDefault="00A27BFF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A27BFF">
        <w:rPr>
          <w:rFonts w:ascii="Carlsberg Sans Light" w:hAnsi="Carlsberg Sans Light"/>
          <w:sz w:val="20"/>
          <w:szCs w:val="20"/>
          <w:lang w:val="uk-UA"/>
        </w:rPr>
        <w:t>.</w:t>
      </w:r>
      <w:r w:rsidRPr="00A27BFF">
        <w:rPr>
          <w:rFonts w:ascii="Carlsberg Sans Light" w:hAnsi="Carlsberg Sans Light"/>
          <w:b/>
          <w:sz w:val="20"/>
          <w:szCs w:val="20"/>
          <w:lang w:val="uk-UA"/>
        </w:rPr>
        <w:t>2 етап:</w:t>
      </w:r>
      <w:r w:rsidR="00CA4130">
        <w:rPr>
          <w:rFonts w:ascii="Carlsberg Sans Light" w:hAnsi="Carlsberg Sans Light"/>
          <w:sz w:val="20"/>
          <w:szCs w:val="20"/>
          <w:lang w:val="uk-UA"/>
        </w:rPr>
        <w:t xml:space="preserve"> 11</w:t>
      </w:r>
      <w:bookmarkStart w:id="0" w:name="_GoBack"/>
      <w:bookmarkEnd w:id="0"/>
      <w:r w:rsidR="00127199">
        <w:rPr>
          <w:rFonts w:ascii="Carlsberg Sans Light" w:hAnsi="Carlsberg Sans Light"/>
          <w:sz w:val="20"/>
          <w:szCs w:val="20"/>
          <w:lang w:val="uk-UA"/>
        </w:rPr>
        <w:t xml:space="preserve"> </w:t>
      </w:r>
      <w:r w:rsidRPr="00A27BFF">
        <w:rPr>
          <w:rFonts w:ascii="Carlsberg Sans Light" w:hAnsi="Carlsberg Sans Light"/>
          <w:sz w:val="20"/>
          <w:szCs w:val="20"/>
          <w:lang w:val="uk-UA"/>
        </w:rPr>
        <w:t xml:space="preserve"> - 1</w:t>
      </w:r>
      <w:r w:rsidR="001A118C">
        <w:rPr>
          <w:rFonts w:ascii="Carlsberg Sans Light" w:hAnsi="Carlsberg Sans Light"/>
          <w:sz w:val="20"/>
          <w:szCs w:val="20"/>
          <w:lang w:val="uk-UA"/>
        </w:rPr>
        <w:t>4</w:t>
      </w:r>
      <w:r w:rsidR="00127199">
        <w:rPr>
          <w:rFonts w:ascii="Carlsberg Sans Light" w:hAnsi="Carlsberg Sans Light"/>
          <w:sz w:val="20"/>
          <w:szCs w:val="20"/>
          <w:lang w:val="uk-UA"/>
        </w:rPr>
        <w:t xml:space="preserve"> лютого</w:t>
      </w:r>
    </w:p>
    <w:p w:rsidR="00243368" w:rsidRDefault="001A118C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>Брифінг учасників тендеру</w:t>
      </w:r>
      <w:r w:rsidR="00127199">
        <w:rPr>
          <w:rFonts w:ascii="Carlsberg Sans Light" w:hAnsi="Carlsberg Sans Light"/>
          <w:sz w:val="20"/>
          <w:szCs w:val="20"/>
          <w:lang w:val="uk-UA"/>
        </w:rPr>
        <w:t>.</w:t>
      </w:r>
      <w:r>
        <w:rPr>
          <w:rFonts w:ascii="Carlsberg Sans Light" w:hAnsi="Carlsberg Sans Light"/>
          <w:sz w:val="20"/>
          <w:szCs w:val="20"/>
          <w:lang w:val="uk-UA"/>
        </w:rPr>
        <w:t xml:space="preserve"> Зустріч на території заводу </w:t>
      </w:r>
      <w:proofErr w:type="spellStart"/>
      <w:r>
        <w:rPr>
          <w:rFonts w:ascii="Carlsberg Sans Light" w:hAnsi="Carlsberg Sans Light"/>
          <w:sz w:val="20"/>
          <w:szCs w:val="20"/>
          <w:lang w:val="uk-UA"/>
        </w:rPr>
        <w:t>Карлсберг</w:t>
      </w:r>
      <w:proofErr w:type="spellEnd"/>
      <w:r>
        <w:rPr>
          <w:rFonts w:ascii="Carlsberg Sans Light" w:hAnsi="Carlsberg Sans Light"/>
          <w:sz w:val="20"/>
          <w:szCs w:val="20"/>
          <w:lang w:val="uk-UA"/>
        </w:rPr>
        <w:t>. Ми проводимо брифінг для всіх агенцій одн</w:t>
      </w:r>
      <w:r w:rsidR="0045776C">
        <w:rPr>
          <w:rFonts w:ascii="Carlsberg Sans Light" w:hAnsi="Carlsberg Sans Light"/>
          <w:sz w:val="20"/>
          <w:szCs w:val="20"/>
          <w:lang w:val="uk-UA"/>
        </w:rPr>
        <w:t>очасно з метою оптимізації часу</w:t>
      </w:r>
      <w:r>
        <w:rPr>
          <w:rFonts w:ascii="Carlsberg Sans Light" w:hAnsi="Carlsberg Sans Light"/>
          <w:sz w:val="20"/>
          <w:szCs w:val="20"/>
          <w:lang w:val="uk-UA"/>
        </w:rPr>
        <w:t>.</w:t>
      </w:r>
    </w:p>
    <w:p w:rsidR="001A118C" w:rsidRPr="001A118C" w:rsidRDefault="001A118C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1A118C">
        <w:rPr>
          <w:rFonts w:ascii="Carlsberg Sans Light" w:hAnsi="Carlsberg Sans Light"/>
          <w:sz w:val="20"/>
          <w:szCs w:val="20"/>
          <w:lang w:val="uk-UA"/>
        </w:rPr>
        <w:lastRenderedPageBreak/>
        <w:t>Надання тендерного файлу для заповнення</w:t>
      </w:r>
      <w:r>
        <w:rPr>
          <w:rFonts w:ascii="Carlsberg Sans Light" w:hAnsi="Carlsberg Sans Light"/>
          <w:sz w:val="20"/>
          <w:szCs w:val="20"/>
          <w:lang w:val="uk-UA"/>
        </w:rPr>
        <w:t xml:space="preserve"> цінових пропозицій</w:t>
      </w:r>
    </w:p>
    <w:p w:rsidR="001A118C" w:rsidRDefault="001A118C" w:rsidP="00A27BFF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lang w:val="uk-UA"/>
        </w:rPr>
      </w:pPr>
    </w:p>
    <w:p w:rsidR="00127199" w:rsidRPr="00820EA6" w:rsidRDefault="00127199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127199">
        <w:rPr>
          <w:rFonts w:ascii="Carlsberg Sans Light" w:hAnsi="Carlsberg Sans Light"/>
          <w:b/>
          <w:sz w:val="20"/>
          <w:szCs w:val="20"/>
          <w:lang w:val="uk-UA"/>
        </w:rPr>
        <w:t xml:space="preserve">3 етап: </w:t>
      </w:r>
      <w:r w:rsidR="00820EA6">
        <w:rPr>
          <w:rFonts w:ascii="Carlsberg Sans Light" w:hAnsi="Carlsberg Sans Light"/>
          <w:sz w:val="20"/>
          <w:szCs w:val="20"/>
          <w:lang w:val="uk-UA"/>
        </w:rPr>
        <w:t xml:space="preserve">10 – 13 березня </w:t>
      </w:r>
    </w:p>
    <w:p w:rsidR="001A118C" w:rsidRDefault="00127199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>Презента</w:t>
      </w:r>
      <w:r w:rsidR="001A118C">
        <w:rPr>
          <w:rFonts w:ascii="Carlsberg Sans Light" w:hAnsi="Carlsberg Sans Light"/>
          <w:sz w:val="20"/>
          <w:szCs w:val="20"/>
          <w:lang w:val="uk-UA"/>
        </w:rPr>
        <w:t xml:space="preserve">ція стратегії на території заводу </w:t>
      </w:r>
      <w:proofErr w:type="spellStart"/>
      <w:r w:rsidR="001A118C">
        <w:rPr>
          <w:rFonts w:ascii="Carlsberg Sans Light" w:hAnsi="Carlsberg Sans Light"/>
          <w:sz w:val="20"/>
          <w:szCs w:val="20"/>
          <w:lang w:val="uk-UA"/>
        </w:rPr>
        <w:t>Карлсберг</w:t>
      </w:r>
      <w:proofErr w:type="spellEnd"/>
      <w:r w:rsidR="001A118C">
        <w:rPr>
          <w:rFonts w:ascii="Carlsberg Sans Light" w:hAnsi="Carlsberg Sans Light"/>
          <w:sz w:val="20"/>
          <w:szCs w:val="20"/>
          <w:lang w:val="uk-UA"/>
        </w:rPr>
        <w:t xml:space="preserve">. </w:t>
      </w:r>
    </w:p>
    <w:p w:rsidR="00820EA6" w:rsidRDefault="001A118C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>Н</w:t>
      </w:r>
      <w:r w:rsidR="00127199">
        <w:rPr>
          <w:rFonts w:ascii="Carlsberg Sans Light" w:hAnsi="Carlsberg Sans Light"/>
          <w:sz w:val="20"/>
          <w:szCs w:val="20"/>
          <w:lang w:val="uk-UA"/>
        </w:rPr>
        <w:t xml:space="preserve">адання цінової </w:t>
      </w:r>
      <w:r>
        <w:rPr>
          <w:rFonts w:ascii="Carlsberg Sans Light" w:hAnsi="Carlsberg Sans Light"/>
          <w:sz w:val="20"/>
          <w:szCs w:val="20"/>
          <w:lang w:val="uk-UA"/>
        </w:rPr>
        <w:t>пропозиції 10 березня.</w:t>
      </w:r>
    </w:p>
    <w:p w:rsidR="001A118C" w:rsidRDefault="001A118C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:rsidR="001A118C" w:rsidRPr="001A118C" w:rsidRDefault="001A118C" w:rsidP="00A27BFF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lang w:val="uk-UA"/>
        </w:rPr>
      </w:pPr>
      <w:r w:rsidRPr="001A118C">
        <w:rPr>
          <w:rFonts w:ascii="Carlsberg Sans Light" w:hAnsi="Carlsberg Sans Light"/>
          <w:b/>
          <w:sz w:val="20"/>
          <w:szCs w:val="20"/>
          <w:lang w:val="uk-UA"/>
        </w:rPr>
        <w:t>Критерії оцінки</w:t>
      </w:r>
    </w:p>
    <w:p w:rsidR="00820EA6" w:rsidRDefault="001A118C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>Будуть</w:t>
      </w:r>
      <w:r w:rsidR="00820EA6">
        <w:rPr>
          <w:rFonts w:ascii="Carlsberg Sans Light" w:hAnsi="Carlsberg Sans Light"/>
          <w:sz w:val="20"/>
          <w:szCs w:val="20"/>
          <w:lang w:val="uk-UA"/>
        </w:rPr>
        <w:t xml:space="preserve"> оцінюватися креативна</w:t>
      </w:r>
      <w:r w:rsidR="00243368">
        <w:rPr>
          <w:rFonts w:ascii="Carlsberg Sans Light" w:hAnsi="Carlsberg Sans Light"/>
          <w:sz w:val="20"/>
          <w:szCs w:val="20"/>
          <w:lang w:val="uk-UA"/>
        </w:rPr>
        <w:t xml:space="preserve"> та фінансова </w:t>
      </w:r>
      <w:r w:rsidR="0045776C">
        <w:rPr>
          <w:rFonts w:ascii="Carlsberg Sans Light" w:hAnsi="Carlsberg Sans Light"/>
          <w:sz w:val="20"/>
          <w:szCs w:val="20"/>
          <w:lang w:val="uk-UA"/>
        </w:rPr>
        <w:t>пропозиції</w:t>
      </w:r>
      <w:r w:rsidR="006979CF">
        <w:rPr>
          <w:rFonts w:ascii="Carlsberg Sans Light" w:hAnsi="Carlsberg Sans Light"/>
          <w:sz w:val="20"/>
          <w:szCs w:val="20"/>
          <w:lang w:val="uk-UA"/>
        </w:rPr>
        <w:t xml:space="preserve"> у</w:t>
      </w:r>
      <w:r w:rsidR="00243368">
        <w:rPr>
          <w:rFonts w:ascii="Carlsberg Sans Light" w:hAnsi="Carlsberg Sans Light"/>
          <w:sz w:val="20"/>
          <w:szCs w:val="20"/>
          <w:lang w:val="uk-UA"/>
        </w:rPr>
        <w:t xml:space="preserve"> співвідношенні 50/50. </w:t>
      </w:r>
    </w:p>
    <w:p w:rsidR="001A118C" w:rsidRDefault="001A118C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>Оцінювання проводи</w:t>
      </w:r>
      <w:r w:rsidR="0045776C">
        <w:rPr>
          <w:rFonts w:ascii="Carlsberg Sans Light" w:hAnsi="Carlsberg Sans Light"/>
          <w:sz w:val="20"/>
          <w:szCs w:val="20"/>
          <w:lang w:val="uk-UA"/>
        </w:rPr>
        <w:t>тиме</w:t>
      </w:r>
      <w:r>
        <w:rPr>
          <w:rFonts w:ascii="Carlsberg Sans Light" w:hAnsi="Carlsberg Sans Light"/>
          <w:sz w:val="20"/>
          <w:szCs w:val="20"/>
          <w:lang w:val="uk-UA"/>
        </w:rPr>
        <w:t xml:space="preserve">ться усіма бренд командами </w:t>
      </w:r>
      <w:proofErr w:type="spellStart"/>
      <w:r>
        <w:rPr>
          <w:rFonts w:ascii="Carlsberg Sans Light" w:hAnsi="Carlsberg Sans Light"/>
          <w:sz w:val="20"/>
          <w:szCs w:val="20"/>
          <w:lang w:val="uk-UA"/>
        </w:rPr>
        <w:t>Карлсберг</w:t>
      </w:r>
      <w:proofErr w:type="spellEnd"/>
      <w:r>
        <w:rPr>
          <w:rFonts w:ascii="Carlsberg Sans Light" w:hAnsi="Carlsberg Sans Light"/>
          <w:sz w:val="20"/>
          <w:szCs w:val="20"/>
          <w:lang w:val="uk-UA"/>
        </w:rPr>
        <w:t xml:space="preserve"> </w:t>
      </w:r>
      <w:r w:rsidR="0045776C">
        <w:rPr>
          <w:rFonts w:ascii="Carlsberg Sans Light" w:hAnsi="Carlsberg Sans Light"/>
          <w:sz w:val="20"/>
          <w:szCs w:val="20"/>
          <w:lang w:val="uk-UA"/>
        </w:rPr>
        <w:t>Україна та медіа командою</w:t>
      </w:r>
      <w:r>
        <w:rPr>
          <w:rFonts w:ascii="Carlsberg Sans Light" w:hAnsi="Carlsberg Sans Light"/>
          <w:sz w:val="20"/>
          <w:szCs w:val="20"/>
          <w:lang w:val="uk-UA"/>
        </w:rPr>
        <w:t>. Кожна бренд команда має м</w:t>
      </w:r>
      <w:r w:rsidR="0045776C">
        <w:rPr>
          <w:rFonts w:ascii="Carlsberg Sans Light" w:hAnsi="Carlsberg Sans Light"/>
          <w:sz w:val="20"/>
          <w:szCs w:val="20"/>
          <w:lang w:val="uk-UA"/>
        </w:rPr>
        <w:t>ожливість вибрати агенцію, що на її думку</w:t>
      </w:r>
      <w:r>
        <w:rPr>
          <w:rFonts w:ascii="Carlsberg Sans Light" w:hAnsi="Carlsberg Sans Light"/>
          <w:sz w:val="20"/>
          <w:szCs w:val="20"/>
          <w:lang w:val="uk-UA"/>
        </w:rPr>
        <w:t xml:space="preserve"> максимально відповідає потребам бренду.</w:t>
      </w:r>
    </w:p>
    <w:p w:rsidR="001A118C" w:rsidRDefault="001A118C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>Розподіл обсягів робіт між брендами відбудеться за результатами голосування</w:t>
      </w:r>
      <w:r w:rsidR="0045776C">
        <w:rPr>
          <w:rFonts w:ascii="Carlsberg Sans Light" w:hAnsi="Carlsberg Sans Light"/>
          <w:sz w:val="20"/>
          <w:szCs w:val="20"/>
          <w:lang w:val="uk-UA"/>
        </w:rPr>
        <w:t xml:space="preserve"> бренд команд</w:t>
      </w:r>
      <w:r>
        <w:rPr>
          <w:rFonts w:ascii="Carlsberg Sans Light" w:hAnsi="Carlsberg Sans Light"/>
          <w:sz w:val="20"/>
          <w:szCs w:val="20"/>
          <w:lang w:val="uk-UA"/>
        </w:rPr>
        <w:t>.</w:t>
      </w:r>
    </w:p>
    <w:p w:rsidR="00820EA6" w:rsidRDefault="00820EA6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:rsidR="001A118C" w:rsidRPr="001A118C" w:rsidRDefault="001A118C" w:rsidP="00A27BFF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lang w:val="uk-UA"/>
        </w:rPr>
      </w:pPr>
      <w:r w:rsidRPr="001A118C">
        <w:rPr>
          <w:rFonts w:ascii="Carlsberg Sans Light" w:hAnsi="Carlsberg Sans Light"/>
          <w:b/>
          <w:sz w:val="20"/>
          <w:szCs w:val="20"/>
          <w:lang w:val="uk-UA"/>
        </w:rPr>
        <w:t>Вимоги до презентації.</w:t>
      </w:r>
    </w:p>
    <w:p w:rsidR="001A118C" w:rsidRDefault="001A118C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 xml:space="preserve">Презентація відбуватиметься особисто на території заводу </w:t>
      </w:r>
      <w:proofErr w:type="spellStart"/>
      <w:r>
        <w:rPr>
          <w:rFonts w:ascii="Carlsberg Sans Light" w:hAnsi="Carlsberg Sans Light"/>
          <w:sz w:val="20"/>
          <w:szCs w:val="20"/>
          <w:lang w:val="uk-UA"/>
        </w:rPr>
        <w:t>Карлсберг</w:t>
      </w:r>
      <w:proofErr w:type="spellEnd"/>
      <w:r>
        <w:rPr>
          <w:rFonts w:ascii="Carlsberg Sans Light" w:hAnsi="Carlsberg Sans Light"/>
          <w:sz w:val="20"/>
          <w:szCs w:val="20"/>
          <w:lang w:val="uk-UA"/>
        </w:rPr>
        <w:t>.</w:t>
      </w:r>
    </w:p>
    <w:p w:rsidR="001A118C" w:rsidRDefault="001A118C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>На презентацію відводиться 2 години. Просимо сконцентруватися на тендерному завданні, ми попередньо ознайомилися з презентаціями агенцій.</w:t>
      </w:r>
    </w:p>
    <w:p w:rsidR="001A118C" w:rsidRDefault="001A118C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>Просимо щоб над пропозицією працювала команда, що в подальшому буде обслуговувати наші бренди у разі виграшу.</w:t>
      </w:r>
      <w:r w:rsidR="00E16C72">
        <w:rPr>
          <w:rFonts w:ascii="Carlsberg Sans Light" w:hAnsi="Carlsberg Sans Light"/>
          <w:sz w:val="20"/>
          <w:szCs w:val="20"/>
          <w:lang w:val="uk-UA"/>
        </w:rPr>
        <w:t xml:space="preserve"> Презентацію просимо провести команду, що в подальшому буде працювати з нашими брендами. </w:t>
      </w:r>
    </w:p>
    <w:p w:rsidR="001A118C" w:rsidRDefault="001A118C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:rsidR="00127199" w:rsidRDefault="00820EA6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>За підсумками третього</w:t>
      </w:r>
      <w:r w:rsidRPr="00820EA6">
        <w:rPr>
          <w:rFonts w:ascii="Carlsberg Sans Light" w:hAnsi="Carlsberg Sans Light"/>
          <w:sz w:val="20"/>
          <w:szCs w:val="20"/>
          <w:lang w:val="uk-UA"/>
        </w:rPr>
        <w:t xml:space="preserve"> етапу буде здійснено вибір </w:t>
      </w:r>
      <w:r w:rsidRPr="00820EA6">
        <w:rPr>
          <w:rFonts w:ascii="Carlsberg Sans Light" w:hAnsi="Carlsberg Sans Light"/>
          <w:b/>
          <w:sz w:val="20"/>
          <w:szCs w:val="20"/>
          <w:lang w:val="uk-UA"/>
        </w:rPr>
        <w:t>двох переможців</w:t>
      </w:r>
      <w:r>
        <w:rPr>
          <w:rFonts w:ascii="Carlsberg Sans Light" w:hAnsi="Carlsberg Sans Light"/>
          <w:sz w:val="20"/>
          <w:szCs w:val="20"/>
          <w:lang w:val="uk-UA"/>
        </w:rPr>
        <w:t>.</w:t>
      </w:r>
    </w:p>
    <w:p w:rsidR="00820EA6" w:rsidRDefault="00820EA6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:rsidR="00A27BFF" w:rsidRPr="00A27BFF" w:rsidRDefault="00A27BFF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820EA6">
        <w:rPr>
          <w:rFonts w:ascii="Carlsberg Sans Light" w:hAnsi="Carlsberg Sans Light"/>
          <w:b/>
          <w:sz w:val="20"/>
          <w:szCs w:val="20"/>
          <w:lang w:val="uk-UA"/>
        </w:rPr>
        <w:t>Термін співпраці:</w:t>
      </w:r>
      <w:r w:rsidR="0045776C">
        <w:rPr>
          <w:rFonts w:ascii="Carlsberg Sans Light" w:hAnsi="Carlsberg Sans Light"/>
          <w:sz w:val="20"/>
          <w:szCs w:val="20"/>
          <w:lang w:val="uk-UA"/>
        </w:rPr>
        <w:t xml:space="preserve"> За результатами роботи в</w:t>
      </w:r>
      <w:r w:rsidR="006979CF">
        <w:rPr>
          <w:rFonts w:ascii="Carlsberg Sans Light" w:hAnsi="Carlsberg Sans Light"/>
          <w:sz w:val="20"/>
          <w:szCs w:val="20"/>
          <w:lang w:val="uk-UA"/>
        </w:rPr>
        <w:t xml:space="preserve"> 2020 ро</w:t>
      </w:r>
      <w:r w:rsidR="0045776C">
        <w:rPr>
          <w:rFonts w:ascii="Carlsberg Sans Light" w:hAnsi="Carlsberg Sans Light"/>
          <w:sz w:val="20"/>
          <w:szCs w:val="20"/>
          <w:lang w:val="uk-UA"/>
        </w:rPr>
        <w:t>ці</w:t>
      </w:r>
      <w:r w:rsidRPr="00A27BFF">
        <w:rPr>
          <w:rFonts w:ascii="Carlsberg Sans Light" w:hAnsi="Carlsberg Sans Light"/>
          <w:sz w:val="20"/>
          <w:szCs w:val="20"/>
          <w:lang w:val="uk-UA"/>
        </w:rPr>
        <w:t xml:space="preserve"> </w:t>
      </w:r>
      <w:r w:rsidR="00243368">
        <w:rPr>
          <w:rFonts w:ascii="Carlsberg Sans Light" w:hAnsi="Carlsberg Sans Light"/>
          <w:sz w:val="20"/>
          <w:szCs w:val="20"/>
          <w:lang w:val="uk-UA"/>
        </w:rPr>
        <w:t xml:space="preserve">буде </w:t>
      </w:r>
      <w:r w:rsidRPr="00A27BFF">
        <w:rPr>
          <w:rFonts w:ascii="Carlsberg Sans Light" w:hAnsi="Carlsberg Sans Light"/>
          <w:sz w:val="20"/>
          <w:szCs w:val="20"/>
          <w:lang w:val="uk-UA"/>
        </w:rPr>
        <w:t xml:space="preserve">проведено атестацію. У разі високої оцінки, </w:t>
      </w:r>
      <w:r w:rsidR="0045776C">
        <w:rPr>
          <w:rFonts w:ascii="Carlsberg Sans Light" w:hAnsi="Carlsberg Sans Light"/>
          <w:sz w:val="20"/>
          <w:szCs w:val="20"/>
          <w:lang w:val="uk-UA"/>
        </w:rPr>
        <w:t xml:space="preserve"> співпраця</w:t>
      </w:r>
      <w:r w:rsidRPr="00A27BFF">
        <w:rPr>
          <w:rFonts w:ascii="Carlsberg Sans Light" w:hAnsi="Carlsberg Sans Light"/>
          <w:sz w:val="20"/>
          <w:szCs w:val="20"/>
          <w:lang w:val="uk-UA"/>
        </w:rPr>
        <w:t xml:space="preserve"> пролонгується ще на 1 рік.</w:t>
      </w:r>
    </w:p>
    <w:p w:rsidR="00A27BFF" w:rsidRPr="00A27BFF" w:rsidRDefault="00243368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>Початок співпраці - квітень</w:t>
      </w:r>
      <w:r w:rsidR="00A27BFF" w:rsidRPr="00A27BFF">
        <w:rPr>
          <w:rFonts w:ascii="Carlsberg Sans Light" w:hAnsi="Carlsberg Sans Light"/>
          <w:sz w:val="20"/>
          <w:szCs w:val="20"/>
          <w:lang w:val="uk-UA"/>
        </w:rPr>
        <w:t xml:space="preserve"> 2020р.</w:t>
      </w:r>
    </w:p>
    <w:p w:rsidR="0045776C" w:rsidRDefault="0045776C" w:rsidP="0045776C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lang w:val="uk-UA"/>
        </w:rPr>
      </w:pPr>
    </w:p>
    <w:p w:rsidR="0045776C" w:rsidRPr="00A27BFF" w:rsidRDefault="0045776C" w:rsidP="0045776C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820EA6">
        <w:rPr>
          <w:rFonts w:ascii="Carlsberg Sans Light" w:hAnsi="Carlsberg Sans Light"/>
          <w:b/>
          <w:sz w:val="20"/>
          <w:szCs w:val="20"/>
          <w:lang w:val="uk-UA"/>
        </w:rPr>
        <w:t>Плановий термін завершення тендерного процесу</w:t>
      </w:r>
      <w:r w:rsidRPr="00A27BFF">
        <w:rPr>
          <w:rFonts w:ascii="Carlsberg Sans Light" w:hAnsi="Carlsberg Sans Light"/>
          <w:sz w:val="20"/>
          <w:szCs w:val="20"/>
          <w:lang w:val="uk-UA"/>
        </w:rPr>
        <w:t xml:space="preserve"> у вигляді прийняття остаточного рі</w:t>
      </w:r>
      <w:r>
        <w:rPr>
          <w:rFonts w:ascii="Carlsberg Sans Light" w:hAnsi="Carlsberg Sans Light"/>
          <w:sz w:val="20"/>
          <w:szCs w:val="20"/>
          <w:lang w:val="uk-UA"/>
        </w:rPr>
        <w:t>шення тендерною комісією - до 31 березня 2020</w:t>
      </w:r>
      <w:r w:rsidRPr="00A27BFF">
        <w:rPr>
          <w:rFonts w:ascii="Carlsberg Sans Light" w:hAnsi="Carlsberg Sans Light"/>
          <w:sz w:val="20"/>
          <w:szCs w:val="20"/>
          <w:lang w:val="uk-UA"/>
        </w:rPr>
        <w:t xml:space="preserve"> р.</w:t>
      </w:r>
    </w:p>
    <w:p w:rsidR="00A27BFF" w:rsidRDefault="00A27BFF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:rsidR="00243368" w:rsidRPr="00A27BFF" w:rsidRDefault="00243368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:rsidR="00A27BFF" w:rsidRPr="00243368" w:rsidRDefault="00A27BFF" w:rsidP="00A27BFF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u w:val="single"/>
          <w:lang w:val="uk-UA"/>
        </w:rPr>
      </w:pPr>
      <w:r w:rsidRPr="00243368">
        <w:rPr>
          <w:rFonts w:ascii="Carlsberg Sans Light" w:hAnsi="Carlsberg Sans Light"/>
          <w:b/>
          <w:sz w:val="20"/>
          <w:szCs w:val="20"/>
          <w:u w:val="single"/>
          <w:lang w:val="uk-UA"/>
        </w:rPr>
        <w:t>Якщо ви хочете взяти участь в цьому Тендері, будь ла</w:t>
      </w:r>
      <w:r w:rsidR="0045776C">
        <w:rPr>
          <w:rFonts w:ascii="Carlsberg Sans Light" w:hAnsi="Carlsberg Sans Light"/>
          <w:b/>
          <w:sz w:val="20"/>
          <w:szCs w:val="20"/>
          <w:u w:val="single"/>
          <w:lang w:val="uk-UA"/>
        </w:rPr>
        <w:t xml:space="preserve">ска, </w:t>
      </w:r>
      <w:proofErr w:type="spellStart"/>
      <w:r w:rsidR="0045776C">
        <w:rPr>
          <w:rFonts w:ascii="Carlsberg Sans Light" w:hAnsi="Carlsberg Sans Light"/>
          <w:b/>
          <w:sz w:val="20"/>
          <w:szCs w:val="20"/>
          <w:u w:val="single"/>
          <w:lang w:val="uk-UA"/>
        </w:rPr>
        <w:t>надішліть</w:t>
      </w:r>
      <w:proofErr w:type="spellEnd"/>
      <w:r w:rsidR="0045776C">
        <w:rPr>
          <w:rFonts w:ascii="Carlsberg Sans Light" w:hAnsi="Carlsberg Sans Light"/>
          <w:b/>
          <w:sz w:val="20"/>
          <w:szCs w:val="20"/>
          <w:u w:val="single"/>
          <w:lang w:val="uk-UA"/>
        </w:rPr>
        <w:t xml:space="preserve"> не пізніше </w:t>
      </w:r>
      <w:r w:rsidR="00243368" w:rsidRPr="00243368">
        <w:rPr>
          <w:rFonts w:ascii="Carlsberg Sans Light" w:hAnsi="Carlsberg Sans Light"/>
          <w:b/>
          <w:sz w:val="20"/>
          <w:szCs w:val="20"/>
          <w:u w:val="single"/>
          <w:lang w:val="uk-UA"/>
        </w:rPr>
        <w:t xml:space="preserve"> 7 лютого 2020 року</w:t>
      </w:r>
      <w:r w:rsidRPr="00243368">
        <w:rPr>
          <w:rFonts w:ascii="Carlsberg Sans Light" w:hAnsi="Carlsberg Sans Light"/>
          <w:b/>
          <w:sz w:val="20"/>
          <w:szCs w:val="20"/>
          <w:u w:val="single"/>
          <w:lang w:val="uk-UA"/>
        </w:rPr>
        <w:t>:</w:t>
      </w:r>
    </w:p>
    <w:p w:rsidR="00A27BFF" w:rsidRPr="00A27BFF" w:rsidRDefault="00A27BFF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A27BFF">
        <w:rPr>
          <w:rFonts w:ascii="Carlsberg Sans Light" w:hAnsi="Carlsberg Sans Light"/>
          <w:sz w:val="20"/>
          <w:szCs w:val="20"/>
          <w:lang w:val="uk-UA"/>
        </w:rPr>
        <w:t>1. Підтвердження участі в тендері</w:t>
      </w:r>
      <w:r w:rsidR="0045776C">
        <w:rPr>
          <w:rFonts w:ascii="Carlsberg Sans Light" w:hAnsi="Carlsberg Sans Light"/>
          <w:sz w:val="20"/>
          <w:szCs w:val="20"/>
          <w:lang w:val="uk-UA"/>
        </w:rPr>
        <w:t>, формат електронний лист</w:t>
      </w:r>
    </w:p>
    <w:p w:rsidR="00A27BFF" w:rsidRPr="004E64CB" w:rsidRDefault="00A27BFF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A27BFF">
        <w:rPr>
          <w:rFonts w:ascii="Carlsberg Sans Light" w:hAnsi="Carlsberg Sans Light"/>
          <w:sz w:val="20"/>
          <w:szCs w:val="20"/>
          <w:lang w:val="uk-UA"/>
        </w:rPr>
        <w:t xml:space="preserve">2. Підтвердження, що ви не працюєте з брендами з пивної категорії, квасами, сидр, </w:t>
      </w:r>
      <w:proofErr w:type="spellStart"/>
      <w:r w:rsidRPr="00A27BFF">
        <w:rPr>
          <w:rFonts w:ascii="Carlsberg Sans Light" w:hAnsi="Carlsberg Sans Light"/>
          <w:sz w:val="20"/>
          <w:szCs w:val="20"/>
          <w:lang w:val="uk-UA"/>
        </w:rPr>
        <w:t>бірміксами</w:t>
      </w:r>
      <w:proofErr w:type="spellEnd"/>
      <w:r w:rsidR="0045776C">
        <w:rPr>
          <w:rFonts w:ascii="Carlsberg Sans Light" w:hAnsi="Carlsberg Sans Light"/>
          <w:sz w:val="20"/>
          <w:szCs w:val="20"/>
          <w:lang w:val="uk-UA"/>
        </w:rPr>
        <w:t>, формат електронний лист</w:t>
      </w:r>
      <w:r w:rsidR="00243368" w:rsidRPr="004E64CB">
        <w:rPr>
          <w:rFonts w:ascii="Carlsberg Sans Light" w:hAnsi="Carlsberg Sans Light"/>
          <w:sz w:val="20"/>
          <w:szCs w:val="20"/>
          <w:lang w:val="uk-UA"/>
        </w:rPr>
        <w:t xml:space="preserve"> </w:t>
      </w:r>
    </w:p>
    <w:p w:rsidR="00A27BFF" w:rsidRPr="004E64CB" w:rsidRDefault="00A27BFF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ru-RU"/>
        </w:rPr>
      </w:pPr>
      <w:r w:rsidRPr="00A27BFF">
        <w:rPr>
          <w:rFonts w:ascii="Carlsberg Sans Light" w:hAnsi="Carlsberg Sans Light"/>
          <w:sz w:val="20"/>
          <w:szCs w:val="20"/>
          <w:lang w:val="uk-UA"/>
        </w:rPr>
        <w:t>3. Підтвердження того, що ви приймаєте умови пост оплати</w:t>
      </w:r>
      <w:r w:rsidR="0045776C">
        <w:rPr>
          <w:rFonts w:ascii="Carlsberg Sans Light" w:hAnsi="Carlsberg Sans Light"/>
          <w:sz w:val="20"/>
          <w:szCs w:val="20"/>
          <w:lang w:val="ru-RU"/>
        </w:rPr>
        <w:t xml:space="preserve">, </w:t>
      </w:r>
      <w:r w:rsidR="0045776C">
        <w:rPr>
          <w:rFonts w:ascii="Carlsberg Sans Light" w:hAnsi="Carlsberg Sans Light"/>
          <w:sz w:val="20"/>
          <w:szCs w:val="20"/>
          <w:lang w:val="uk-UA"/>
        </w:rPr>
        <w:t>формат електронний лист</w:t>
      </w:r>
    </w:p>
    <w:p w:rsidR="00A27BFF" w:rsidRDefault="00A27BFF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:rsidR="00243368" w:rsidRDefault="00243368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:rsidR="00243368" w:rsidRDefault="00243368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:rsidR="00243368" w:rsidRDefault="00243368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:rsidR="00243368" w:rsidRPr="00A27BFF" w:rsidRDefault="00243368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:rsidR="00A27BFF" w:rsidRPr="00243368" w:rsidRDefault="00A27BFF" w:rsidP="00AC6370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lang w:val="uk-UA"/>
        </w:rPr>
      </w:pPr>
      <w:r w:rsidRPr="00243368">
        <w:rPr>
          <w:rFonts w:ascii="Carlsberg Sans Light" w:hAnsi="Carlsberg Sans Light"/>
          <w:b/>
          <w:sz w:val="20"/>
          <w:szCs w:val="20"/>
          <w:lang w:val="uk-UA"/>
        </w:rPr>
        <w:t>З нетерпінням чекаємо отримання Вашого комерційної пропозиції в зазначений термін.</w:t>
      </w:r>
    </w:p>
    <w:p w:rsidR="00243368" w:rsidRDefault="00243368" w:rsidP="00AC6370">
      <w:pPr>
        <w:rPr>
          <w:rFonts w:ascii="Carlsberg Sans Light" w:hAnsi="Carlsberg Sans Light"/>
          <w:sz w:val="20"/>
          <w:szCs w:val="20"/>
          <w:lang w:val="ru-RU"/>
        </w:rPr>
      </w:pPr>
    </w:p>
    <w:p w:rsidR="00243368" w:rsidRDefault="00243368" w:rsidP="00AC6370">
      <w:pPr>
        <w:rPr>
          <w:rFonts w:ascii="Carlsberg Sans Light" w:hAnsi="Carlsberg Sans Light"/>
          <w:sz w:val="20"/>
          <w:szCs w:val="20"/>
          <w:lang w:val="ru-RU"/>
        </w:rPr>
      </w:pPr>
    </w:p>
    <w:p w:rsidR="00243368" w:rsidRPr="004F66AF" w:rsidRDefault="00243368" w:rsidP="00AC6370">
      <w:pPr>
        <w:rPr>
          <w:rFonts w:ascii="Carlsberg Sans Light" w:hAnsi="Carlsberg Sans Light"/>
          <w:sz w:val="20"/>
          <w:szCs w:val="20"/>
          <w:lang w:val="ru-RU"/>
        </w:rPr>
      </w:pPr>
    </w:p>
    <w:p w:rsidR="00AC6370" w:rsidRPr="00243368" w:rsidRDefault="00243368" w:rsidP="00AC6370">
      <w:pPr>
        <w:jc w:val="both"/>
        <w:rPr>
          <w:rFonts w:ascii="Carlsberg Sans Light" w:hAnsi="Carlsberg Sans Light"/>
          <w:b/>
          <w:sz w:val="20"/>
          <w:szCs w:val="20"/>
          <w:lang w:val="ru-RU"/>
        </w:rPr>
      </w:pPr>
      <w:r>
        <w:rPr>
          <w:rFonts w:ascii="Carlsberg Sans Light" w:hAnsi="Carlsberg Sans Light"/>
          <w:b/>
          <w:sz w:val="20"/>
          <w:szCs w:val="20"/>
        </w:rPr>
        <w:t>КОНТАКТИ</w:t>
      </w:r>
    </w:p>
    <w:tbl>
      <w:tblPr>
        <w:tblStyle w:val="a5"/>
        <w:tblW w:w="0" w:type="auto"/>
        <w:tblInd w:w="-147" w:type="dxa"/>
        <w:tblLook w:val="04A0" w:firstRow="1" w:lastRow="0" w:firstColumn="1" w:lastColumn="0" w:noHBand="0" w:noVBand="1"/>
      </w:tblPr>
      <w:tblGrid>
        <w:gridCol w:w="8641"/>
      </w:tblGrid>
      <w:tr w:rsidR="00AC6370" w:rsidRPr="004F66AF" w:rsidTr="002E440A">
        <w:tc>
          <w:tcPr>
            <w:tcW w:w="9345" w:type="dxa"/>
          </w:tcPr>
          <w:p w:rsidR="00AC6370" w:rsidRPr="004F66AF" w:rsidRDefault="00243368" w:rsidP="002E440A">
            <w:pPr>
              <w:rPr>
                <w:rFonts w:ascii="Carlsberg Sans Light" w:hAnsi="Carlsberg Sans Light"/>
                <w:sz w:val="20"/>
                <w:szCs w:val="20"/>
                <w:lang w:val="ru-RU"/>
              </w:rPr>
            </w:pPr>
            <w:r>
              <w:rPr>
                <w:rFonts w:ascii="Carlsberg Sans Light" w:hAnsi="Carlsberg Sans Light"/>
                <w:sz w:val="20"/>
                <w:szCs w:val="20"/>
                <w:lang w:val="ru-RU"/>
              </w:rPr>
              <w:t>Ощенко Юл</w:t>
            </w:r>
            <w:r>
              <w:rPr>
                <w:rFonts w:ascii="Carlsberg Sans Light" w:hAnsi="Carlsberg Sans Light"/>
                <w:sz w:val="20"/>
                <w:szCs w:val="20"/>
                <w:lang w:val="uk-UA"/>
              </w:rPr>
              <w:t>і</w:t>
            </w:r>
            <w:r w:rsidR="00F438D0" w:rsidRPr="00F438D0">
              <w:rPr>
                <w:rFonts w:ascii="Carlsberg Sans Light" w:hAnsi="Carlsberg Sans Light"/>
                <w:sz w:val="20"/>
                <w:szCs w:val="20"/>
                <w:lang w:val="ru-RU"/>
              </w:rPr>
              <w:t>я</w:t>
            </w:r>
            <w:r w:rsidR="00E1586B">
              <w:rPr>
                <w:rFonts w:ascii="Carlsberg Sans Light" w:hAnsi="Carlsberg Sans Light"/>
                <w:sz w:val="20"/>
                <w:szCs w:val="20"/>
                <w:lang w:val="ru-RU"/>
              </w:rPr>
              <w:br/>
            </w:r>
            <w:r w:rsidR="0045776C">
              <w:rPr>
                <w:rFonts w:ascii="Carlsberg Sans Light" w:hAnsi="Carlsberg Sans Light"/>
                <w:sz w:val="20"/>
                <w:szCs w:val="20"/>
                <w:lang w:val="ru-RU"/>
              </w:rPr>
              <w:t>М</w:t>
            </w:r>
            <w:r>
              <w:rPr>
                <w:rFonts w:ascii="Carlsberg Sans Light" w:hAnsi="Carlsberg Sans Light"/>
                <w:sz w:val="20"/>
                <w:szCs w:val="20"/>
                <w:lang w:val="ru-RU"/>
              </w:rPr>
              <w:t>енеджер</w:t>
            </w:r>
            <w:r w:rsidR="0045776C">
              <w:rPr>
                <w:rFonts w:ascii="Carlsberg Sans Light" w:hAnsi="Carlsberg Sans Light"/>
                <w:sz w:val="20"/>
                <w:szCs w:val="20"/>
                <w:lang w:val="ru-RU"/>
              </w:rPr>
              <w:t xml:space="preserve"> з </w:t>
            </w:r>
            <w:proofErr w:type="spellStart"/>
            <w:r w:rsidR="0045776C">
              <w:rPr>
                <w:rFonts w:ascii="Carlsberg Sans Light" w:hAnsi="Carlsberg Sans Light"/>
                <w:sz w:val="20"/>
                <w:szCs w:val="20"/>
                <w:lang w:val="ru-RU"/>
              </w:rPr>
              <w:t>медіа</w:t>
            </w:r>
            <w:proofErr w:type="spellEnd"/>
            <w:r w:rsidR="0045776C">
              <w:rPr>
                <w:rFonts w:ascii="Carlsberg Sans Light" w:hAnsi="Carlsberg Sans Light"/>
                <w:sz w:val="20"/>
                <w:szCs w:val="20"/>
                <w:lang w:val="ru-RU"/>
              </w:rPr>
              <w:t xml:space="preserve"> та </w:t>
            </w:r>
            <w:proofErr w:type="spellStart"/>
            <w:r w:rsidR="0045776C">
              <w:rPr>
                <w:rFonts w:ascii="Carlsberg Sans Light" w:hAnsi="Carlsberg Sans Light"/>
                <w:sz w:val="20"/>
                <w:szCs w:val="20"/>
                <w:lang w:val="ru-RU"/>
              </w:rPr>
              <w:t>івентів</w:t>
            </w:r>
            <w:proofErr w:type="spellEnd"/>
          </w:p>
          <w:p w:rsidR="00AC6370" w:rsidRPr="00E61A02" w:rsidRDefault="00AC6370" w:rsidP="002E440A">
            <w:pPr>
              <w:jc w:val="both"/>
              <w:rPr>
                <w:rFonts w:ascii="Carlsberg Sans Light" w:hAnsi="Carlsberg Sans Light"/>
                <w:sz w:val="20"/>
                <w:szCs w:val="20"/>
                <w:lang w:val="en-US"/>
              </w:rPr>
            </w:pPr>
            <w:r w:rsidRPr="004F66AF">
              <w:rPr>
                <w:rFonts w:ascii="Carlsberg Sans Light" w:hAnsi="Carlsberg Sans Light"/>
                <w:sz w:val="20"/>
                <w:szCs w:val="20"/>
                <w:lang w:val="ru-RU"/>
              </w:rPr>
              <w:t>Тел</w:t>
            </w:r>
            <w:r w:rsidRPr="00E61A02">
              <w:rPr>
                <w:rFonts w:ascii="Carlsberg Sans Light" w:hAnsi="Carlsberg Sans Light"/>
                <w:sz w:val="20"/>
                <w:szCs w:val="20"/>
                <w:lang w:val="en-US"/>
              </w:rPr>
              <w:t xml:space="preserve">.: </w:t>
            </w:r>
            <w:r w:rsidR="00F438D0" w:rsidRPr="00E61A02">
              <w:rPr>
                <w:rFonts w:ascii="Carlsberg Sans Light" w:hAnsi="Carlsberg Sans Light"/>
                <w:sz w:val="20"/>
                <w:szCs w:val="20"/>
                <w:lang w:val="en-US"/>
              </w:rPr>
              <w:t>+38067 414 32 84</w:t>
            </w:r>
          </w:p>
          <w:p w:rsidR="00AC6370" w:rsidRDefault="00AC6370" w:rsidP="00F438D0">
            <w:pPr>
              <w:rPr>
                <w:rFonts w:eastAsiaTheme="minorEastAsia"/>
                <w:noProof/>
                <w:color w:val="808080"/>
                <w:sz w:val="15"/>
                <w:szCs w:val="15"/>
                <w:lang w:val="en-US" w:eastAsia="ru-RU"/>
              </w:rPr>
            </w:pPr>
            <w:r w:rsidRPr="004F66AF">
              <w:rPr>
                <w:rFonts w:ascii="Carlsberg Sans Light" w:hAnsi="Carlsberg Sans Light"/>
                <w:sz w:val="20"/>
                <w:szCs w:val="20"/>
              </w:rPr>
              <w:t xml:space="preserve">e-mail:  </w:t>
            </w:r>
            <w:hyperlink r:id="rId13" w:history="1">
              <w:r w:rsidR="00F438D0">
                <w:rPr>
                  <w:rStyle w:val="ae"/>
                  <w:rFonts w:eastAsiaTheme="minorEastAsia"/>
                  <w:noProof/>
                  <w:color w:val="0563C1"/>
                  <w:sz w:val="15"/>
                  <w:szCs w:val="15"/>
                  <w:lang w:val="en-US" w:eastAsia="ru-RU"/>
                </w:rPr>
                <w:t>Yuliia.Oshchenko@carlsberg.ua</w:t>
              </w:r>
            </w:hyperlink>
          </w:p>
          <w:p w:rsidR="00F438D0" w:rsidRPr="00F438D0" w:rsidRDefault="00F438D0" w:rsidP="00F438D0">
            <w:pPr>
              <w:rPr>
                <w:rFonts w:ascii="Carlsberg Sans Light" w:hAnsi="Carlsberg Sans Light"/>
                <w:sz w:val="20"/>
                <w:szCs w:val="20"/>
                <w:lang w:val="en-US"/>
              </w:rPr>
            </w:pPr>
          </w:p>
          <w:p w:rsidR="00F438D0" w:rsidRPr="004F66AF" w:rsidRDefault="00243368" w:rsidP="00F438D0">
            <w:pPr>
              <w:rPr>
                <w:rFonts w:ascii="Carlsberg Sans Light" w:hAnsi="Carlsberg Sans Light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Carlsberg Sans Light" w:hAnsi="Carlsberg Sans Light"/>
                <w:sz w:val="20"/>
                <w:szCs w:val="20"/>
                <w:lang w:val="ru-RU"/>
              </w:rPr>
              <w:t>Канди</w:t>
            </w:r>
            <w:r w:rsidR="00F438D0">
              <w:rPr>
                <w:rFonts w:ascii="Carlsberg Sans Light" w:hAnsi="Carlsberg Sans Light"/>
                <w:sz w:val="20"/>
                <w:szCs w:val="20"/>
                <w:lang w:val="ru-RU"/>
              </w:rPr>
              <w:t>лова</w:t>
            </w:r>
            <w:proofErr w:type="spellEnd"/>
            <w:r>
              <w:rPr>
                <w:rFonts w:ascii="Carlsberg Sans Light" w:hAnsi="Carlsberg Sans Ligh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Carlsberg Sans Light" w:hAnsi="Carlsberg Sans Light"/>
                <w:sz w:val="20"/>
                <w:szCs w:val="20"/>
                <w:lang w:val="ru-RU"/>
              </w:rPr>
              <w:t>Юлі</w:t>
            </w:r>
            <w:r w:rsidR="00F438D0" w:rsidRPr="00F438D0">
              <w:rPr>
                <w:rFonts w:ascii="Carlsberg Sans Light" w:hAnsi="Carlsberg Sans Light"/>
                <w:sz w:val="20"/>
                <w:szCs w:val="20"/>
                <w:lang w:val="ru-RU"/>
              </w:rPr>
              <w:t>я</w:t>
            </w:r>
            <w:proofErr w:type="spellEnd"/>
            <w:r>
              <w:rPr>
                <w:rFonts w:ascii="Carlsberg Sans Light" w:hAnsi="Carlsberg Sans Light"/>
                <w:sz w:val="20"/>
                <w:szCs w:val="20"/>
                <w:lang w:val="ru-RU"/>
              </w:rPr>
              <w:br/>
            </w:r>
            <w:proofErr w:type="spellStart"/>
            <w:r>
              <w:rPr>
                <w:rFonts w:ascii="Carlsberg Sans Light" w:hAnsi="Carlsberg Sans Light"/>
                <w:sz w:val="20"/>
                <w:szCs w:val="20"/>
                <w:lang w:val="ru-RU"/>
              </w:rPr>
              <w:t>Фахівець</w:t>
            </w:r>
            <w:proofErr w:type="spellEnd"/>
            <w:r>
              <w:rPr>
                <w:rFonts w:ascii="Carlsberg Sans Light" w:hAnsi="Carlsberg Sans Light"/>
                <w:sz w:val="20"/>
                <w:szCs w:val="20"/>
                <w:lang w:val="ru-RU"/>
              </w:rPr>
              <w:t xml:space="preserve"> з </w:t>
            </w:r>
            <w:proofErr w:type="spellStart"/>
            <w:r>
              <w:rPr>
                <w:rFonts w:ascii="Carlsberg Sans Light" w:hAnsi="Carlsberg Sans Light"/>
                <w:sz w:val="20"/>
                <w:szCs w:val="20"/>
                <w:lang w:val="ru-RU"/>
              </w:rPr>
              <w:t>медіа</w:t>
            </w:r>
            <w:proofErr w:type="spellEnd"/>
          </w:p>
          <w:p w:rsidR="00F438D0" w:rsidRPr="004E64CB" w:rsidRDefault="00F438D0" w:rsidP="00F438D0">
            <w:pPr>
              <w:jc w:val="both"/>
              <w:rPr>
                <w:rFonts w:ascii="Carlsberg Sans Light" w:hAnsi="Carlsberg Sans Light"/>
                <w:sz w:val="20"/>
                <w:szCs w:val="20"/>
                <w:lang w:val="ru-RU"/>
              </w:rPr>
            </w:pPr>
            <w:r w:rsidRPr="004F66AF">
              <w:rPr>
                <w:rFonts w:ascii="Carlsberg Sans Light" w:hAnsi="Carlsberg Sans Light"/>
                <w:sz w:val="20"/>
                <w:szCs w:val="20"/>
                <w:lang w:val="ru-RU"/>
              </w:rPr>
              <w:t>Тел</w:t>
            </w:r>
            <w:r w:rsidRPr="004E64CB">
              <w:rPr>
                <w:rFonts w:ascii="Carlsberg Sans Light" w:hAnsi="Carlsberg Sans Light"/>
                <w:sz w:val="20"/>
                <w:szCs w:val="20"/>
                <w:lang w:val="ru-RU"/>
              </w:rPr>
              <w:t>.: +38067 414 29 09</w:t>
            </w:r>
          </w:p>
          <w:p w:rsidR="00F438D0" w:rsidRDefault="00F438D0" w:rsidP="00F438D0">
            <w:pPr>
              <w:rPr>
                <w:color w:val="808080"/>
                <w:sz w:val="15"/>
                <w:szCs w:val="15"/>
                <w:lang w:val="en-US" w:eastAsia="uk-UA"/>
              </w:rPr>
            </w:pPr>
            <w:r w:rsidRPr="004F66AF">
              <w:rPr>
                <w:rFonts w:ascii="Carlsberg Sans Light" w:hAnsi="Carlsberg Sans Light"/>
                <w:sz w:val="20"/>
                <w:szCs w:val="20"/>
              </w:rPr>
              <w:t xml:space="preserve">e-mail:  </w:t>
            </w:r>
            <w:hyperlink r:id="rId14" w:history="1">
              <w:r>
                <w:rPr>
                  <w:rStyle w:val="ae"/>
                  <w:sz w:val="15"/>
                  <w:szCs w:val="15"/>
                  <w:lang w:val="en-US" w:eastAsia="uk-UA"/>
                </w:rPr>
                <w:t>Yuliia.Kandylova@carlsberg.ua</w:t>
              </w:r>
            </w:hyperlink>
          </w:p>
          <w:p w:rsidR="00F438D0" w:rsidRPr="00F438D0" w:rsidRDefault="00F438D0" w:rsidP="00F438D0">
            <w:pPr>
              <w:rPr>
                <w:rFonts w:eastAsiaTheme="minorEastAsia"/>
                <w:noProof/>
                <w:color w:val="808080"/>
                <w:sz w:val="15"/>
                <w:szCs w:val="15"/>
                <w:lang w:val="en-US" w:eastAsia="ru-RU"/>
              </w:rPr>
            </w:pPr>
          </w:p>
        </w:tc>
      </w:tr>
    </w:tbl>
    <w:p w:rsidR="00625159" w:rsidRPr="00F438D0" w:rsidRDefault="00625159" w:rsidP="00625159">
      <w:pPr>
        <w:spacing w:line="240" w:lineRule="auto"/>
        <w:rPr>
          <w:rFonts w:ascii="Calibri" w:eastAsia="Calibri" w:hAnsi="Calibri"/>
          <w:sz w:val="24"/>
          <w:lang w:val="en-US" w:eastAsia="en-US"/>
        </w:rPr>
      </w:pPr>
    </w:p>
    <w:p w:rsidR="004D69C4" w:rsidRPr="00F438D0" w:rsidRDefault="004D69C4" w:rsidP="001F2866">
      <w:pPr>
        <w:rPr>
          <w:lang w:val="en-US"/>
        </w:rPr>
      </w:pPr>
    </w:p>
    <w:sectPr w:rsidR="004D69C4" w:rsidRPr="00F438D0" w:rsidSect="00ED39F5">
      <w:footerReference w:type="default" r:id="rId15"/>
      <w:headerReference w:type="first" r:id="rId16"/>
      <w:pgSz w:w="11906" w:h="16838" w:code="9"/>
      <w:pgMar w:top="2319" w:right="1276" w:bottom="1871" w:left="2126" w:header="65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68B" w:rsidRDefault="00A8568B">
      <w:r>
        <w:separator/>
      </w:r>
    </w:p>
  </w:endnote>
  <w:endnote w:type="continuationSeparator" w:id="0">
    <w:p w:rsidR="00A8568B" w:rsidRDefault="00A85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ccess">
    <w:panose1 w:val="00000000000000000000"/>
    <w:charset w:val="00"/>
    <w:family w:val="swiss"/>
    <w:notTrueType/>
    <w:pitch w:val="variable"/>
    <w:sig w:usb0="00000007" w:usb1="00000000" w:usb2="00000000" w:usb3="00000000" w:csb0="0000001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rlsberg Sans Light">
    <w:panose1 w:val="020B0304020202020204"/>
    <w:charset w:val="CC"/>
    <w:family w:val="swiss"/>
    <w:pitch w:val="variable"/>
    <w:sig w:usb0="00000207" w:usb1="00000000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40A" w:rsidRDefault="002E440A">
    <w:pPr>
      <w:pStyle w:val="a4"/>
    </w:pPr>
    <w:r>
      <w:rPr>
        <w:noProof/>
        <w:lang w:val="uk-UA" w:eastAsia="uk-UA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margin">
                <wp:align>right</wp:align>
              </wp:positionH>
              <wp:positionV relativeFrom="page">
                <wp:posOffset>10139045</wp:posOffset>
              </wp:positionV>
              <wp:extent cx="609600" cy="208280"/>
              <wp:effectExtent l="0" t="4445" r="1905" b="0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0" cy="208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440A" w:rsidRDefault="002E440A" w:rsidP="00C752BF">
                          <w:pPr>
                            <w:jc w:val="right"/>
                          </w:pPr>
                          <w:r>
                            <w:rPr>
                              <w:rStyle w:val="aa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</w:rPr>
                            <w:fldChar w:fldCharType="separate"/>
                          </w:r>
                          <w:r w:rsidR="00CA4130">
                            <w:rPr>
                              <w:rStyle w:val="aa"/>
                              <w:noProof/>
                            </w:rPr>
                            <w:t>2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-3.2pt;margin-top:798.35pt;width:48pt;height:16.4pt;z-index:251657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" filled="f" stroked="f">
              <v:textbox inset="0,0,0,0">
                <w:txbxContent>
                  <w:p w:rsidR="002E440A" w:rsidRDefault="002E440A" w:rsidP="00C752BF">
                    <w:pPr>
                      <w:jc w:val="right"/>
                    </w:pPr>
                    <w:r>
                      <w:rPr>
                        <w:rStyle w:val="aa"/>
                      </w:rPr>
                      <w:fldChar w:fldCharType="begin"/>
                    </w:r>
                    <w:r>
                      <w:rPr>
                        <w:rStyle w:val="aa"/>
                      </w:rPr>
                      <w:instrText xml:space="preserve"> PAGE </w:instrText>
                    </w:r>
                    <w:r>
                      <w:rPr>
                        <w:rStyle w:val="aa"/>
                      </w:rPr>
                      <w:fldChar w:fldCharType="separate"/>
                    </w:r>
                    <w:r w:rsidR="00CA4130">
                      <w:rPr>
                        <w:rStyle w:val="aa"/>
                        <w:noProof/>
                      </w:rPr>
                      <w:t>2</w:t>
                    </w:r>
                    <w:r>
                      <w:rPr>
                        <w:rStyle w:val="aa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68B" w:rsidRDefault="00A8568B">
      <w:r>
        <w:separator/>
      </w:r>
    </w:p>
  </w:footnote>
  <w:footnote w:type="continuationSeparator" w:id="0">
    <w:p w:rsidR="00A8568B" w:rsidRDefault="00A85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40A" w:rsidRPr="006F47C5" w:rsidRDefault="002E440A" w:rsidP="00B236ED">
    <w:pPr>
      <w:pStyle w:val="a3"/>
      <w:jc w:val="left"/>
    </w:pPr>
    <w:r>
      <w:rPr>
        <w:lang w:val="uk-UA" w:eastAsia="uk-UA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777875</wp:posOffset>
          </wp:positionH>
          <wp:positionV relativeFrom="page">
            <wp:posOffset>377825</wp:posOffset>
          </wp:positionV>
          <wp:extent cx="1078230" cy="603885"/>
          <wp:effectExtent l="0" t="0" r="7620" b="5715"/>
          <wp:wrapNone/>
          <wp:docPr id="26" name="logo_hide" descr="Carlsberg Grou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hide" descr="Carlsberg Grou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230" cy="603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C222E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BC1F32"/>
    <w:multiLevelType w:val="hybridMultilevel"/>
    <w:tmpl w:val="00983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5409DA"/>
    <w:multiLevelType w:val="hybridMultilevel"/>
    <w:tmpl w:val="D292AD3A"/>
    <w:lvl w:ilvl="0" w:tplc="040C000F">
      <w:start w:val="1"/>
      <w:numFmt w:val="decimal"/>
      <w:lvlText w:val="%1."/>
      <w:lvlJc w:val="left"/>
      <w:pPr>
        <w:ind w:left="780" w:hanging="360"/>
      </w:pPr>
    </w:lvl>
    <w:lvl w:ilvl="1" w:tplc="040C0019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54D7092"/>
    <w:multiLevelType w:val="hybridMultilevel"/>
    <w:tmpl w:val="C18810B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C08B9"/>
    <w:multiLevelType w:val="hybridMultilevel"/>
    <w:tmpl w:val="9EF6E4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BA3A51"/>
    <w:multiLevelType w:val="hybridMultilevel"/>
    <w:tmpl w:val="EF6A71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70242"/>
    <w:multiLevelType w:val="hybridMultilevel"/>
    <w:tmpl w:val="A142F66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40589"/>
    <w:multiLevelType w:val="hybridMultilevel"/>
    <w:tmpl w:val="0F34804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6586EC4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CA0CB4E6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6E7AA85A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2F58C9A0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BD96BDE8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ECF2A392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9ECC87B0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E7F2CA26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8" w15:restartNumberingAfterBreak="0">
    <w:nsid w:val="33691380"/>
    <w:multiLevelType w:val="hybridMultilevel"/>
    <w:tmpl w:val="72F48948"/>
    <w:lvl w:ilvl="0" w:tplc="9692D694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0D54A4"/>
    <w:multiLevelType w:val="hybridMultilevel"/>
    <w:tmpl w:val="A3325C5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9B364C"/>
    <w:multiLevelType w:val="hybridMultilevel"/>
    <w:tmpl w:val="96F25AE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937295"/>
    <w:multiLevelType w:val="hybridMultilevel"/>
    <w:tmpl w:val="1FEACAF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2B25F8"/>
    <w:multiLevelType w:val="hybridMultilevel"/>
    <w:tmpl w:val="F0FEF2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2710B"/>
    <w:multiLevelType w:val="hybridMultilevel"/>
    <w:tmpl w:val="8124D02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4C7A39"/>
    <w:multiLevelType w:val="hybridMultilevel"/>
    <w:tmpl w:val="9348C66C"/>
    <w:lvl w:ilvl="0" w:tplc="60E8FB26">
      <w:start w:val="5"/>
      <w:numFmt w:val="bullet"/>
      <w:lvlText w:val=""/>
      <w:lvlJc w:val="left"/>
      <w:pPr>
        <w:ind w:left="-20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5" w15:restartNumberingAfterBreak="0">
    <w:nsid w:val="4F220083"/>
    <w:multiLevelType w:val="hybridMultilevel"/>
    <w:tmpl w:val="7CAAFDC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282B77"/>
    <w:multiLevelType w:val="hybridMultilevel"/>
    <w:tmpl w:val="4DB0B34A"/>
    <w:lvl w:ilvl="0" w:tplc="D4B8479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3F659B"/>
    <w:multiLevelType w:val="hybridMultilevel"/>
    <w:tmpl w:val="88B047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2116EC"/>
    <w:multiLevelType w:val="hybridMultilevel"/>
    <w:tmpl w:val="00F2B96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5ED0CC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F48C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AE2AC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78F7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17C33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1F22A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DE61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718FD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C1C3B60"/>
    <w:multiLevelType w:val="hybridMultilevel"/>
    <w:tmpl w:val="35788F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8"/>
  </w:num>
  <w:num w:numId="4">
    <w:abstractNumId w:val="7"/>
  </w:num>
  <w:num w:numId="5">
    <w:abstractNumId w:val="18"/>
  </w:num>
  <w:num w:numId="6">
    <w:abstractNumId w:val="17"/>
  </w:num>
  <w:num w:numId="7">
    <w:abstractNumId w:val="19"/>
  </w:num>
  <w:num w:numId="8">
    <w:abstractNumId w:val="5"/>
  </w:num>
  <w:num w:numId="9">
    <w:abstractNumId w:val="10"/>
  </w:num>
  <w:num w:numId="10">
    <w:abstractNumId w:val="3"/>
  </w:num>
  <w:num w:numId="11">
    <w:abstractNumId w:val="4"/>
  </w:num>
  <w:num w:numId="12">
    <w:abstractNumId w:val="12"/>
  </w:num>
  <w:num w:numId="13">
    <w:abstractNumId w:val="2"/>
  </w:num>
  <w:num w:numId="14">
    <w:abstractNumId w:val="15"/>
  </w:num>
  <w:num w:numId="15">
    <w:abstractNumId w:val="11"/>
  </w:num>
  <w:num w:numId="16">
    <w:abstractNumId w:val="9"/>
  </w:num>
  <w:num w:numId="17">
    <w:abstractNumId w:val="14"/>
  </w:num>
  <w:num w:numId="18">
    <w:abstractNumId w:val="6"/>
  </w:num>
  <w:num w:numId="19">
    <w:abstractNumId w:val="13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1EC"/>
    <w:rsid w:val="000323C5"/>
    <w:rsid w:val="000A2A00"/>
    <w:rsid w:val="000B468B"/>
    <w:rsid w:val="000D61EC"/>
    <w:rsid w:val="000F05C3"/>
    <w:rsid w:val="000F118C"/>
    <w:rsid w:val="00121551"/>
    <w:rsid w:val="00127199"/>
    <w:rsid w:val="001271EB"/>
    <w:rsid w:val="00135274"/>
    <w:rsid w:val="001453AF"/>
    <w:rsid w:val="00182D34"/>
    <w:rsid w:val="00184230"/>
    <w:rsid w:val="001A118C"/>
    <w:rsid w:val="001A33B7"/>
    <w:rsid w:val="001A7241"/>
    <w:rsid w:val="001F2866"/>
    <w:rsid w:val="001F4BC7"/>
    <w:rsid w:val="00204CBF"/>
    <w:rsid w:val="00243368"/>
    <w:rsid w:val="002507CD"/>
    <w:rsid w:val="0027130E"/>
    <w:rsid w:val="002774C8"/>
    <w:rsid w:val="00277C72"/>
    <w:rsid w:val="002A34F7"/>
    <w:rsid w:val="002C2A8B"/>
    <w:rsid w:val="002E05D8"/>
    <w:rsid w:val="002E440A"/>
    <w:rsid w:val="002E5BDF"/>
    <w:rsid w:val="003E53CB"/>
    <w:rsid w:val="00403EF6"/>
    <w:rsid w:val="00433872"/>
    <w:rsid w:val="0045776C"/>
    <w:rsid w:val="00492AAA"/>
    <w:rsid w:val="00496EF1"/>
    <w:rsid w:val="004A0166"/>
    <w:rsid w:val="004A6C74"/>
    <w:rsid w:val="004B6619"/>
    <w:rsid w:val="004B66E0"/>
    <w:rsid w:val="004C2626"/>
    <w:rsid w:val="004D69C4"/>
    <w:rsid w:val="004E64CB"/>
    <w:rsid w:val="005054F9"/>
    <w:rsid w:val="00542263"/>
    <w:rsid w:val="00550D89"/>
    <w:rsid w:val="00554E00"/>
    <w:rsid w:val="00566AA2"/>
    <w:rsid w:val="0057714F"/>
    <w:rsid w:val="005B5407"/>
    <w:rsid w:val="005D249F"/>
    <w:rsid w:val="005E0088"/>
    <w:rsid w:val="005E340F"/>
    <w:rsid w:val="00601946"/>
    <w:rsid w:val="00625159"/>
    <w:rsid w:val="006979CF"/>
    <w:rsid w:val="006B0281"/>
    <w:rsid w:val="006C040D"/>
    <w:rsid w:val="006D48E9"/>
    <w:rsid w:val="006E79BC"/>
    <w:rsid w:val="006F463D"/>
    <w:rsid w:val="006F47C5"/>
    <w:rsid w:val="007213E7"/>
    <w:rsid w:val="00726363"/>
    <w:rsid w:val="007309FC"/>
    <w:rsid w:val="0073352F"/>
    <w:rsid w:val="00735159"/>
    <w:rsid w:val="00747644"/>
    <w:rsid w:val="0077337C"/>
    <w:rsid w:val="007C09DA"/>
    <w:rsid w:val="007D20A8"/>
    <w:rsid w:val="007E7A3E"/>
    <w:rsid w:val="00811B2C"/>
    <w:rsid w:val="00813C89"/>
    <w:rsid w:val="00820EA6"/>
    <w:rsid w:val="00847350"/>
    <w:rsid w:val="00863546"/>
    <w:rsid w:val="008C2F69"/>
    <w:rsid w:val="009436AF"/>
    <w:rsid w:val="00995D98"/>
    <w:rsid w:val="009B4FB5"/>
    <w:rsid w:val="009C0916"/>
    <w:rsid w:val="009D64EE"/>
    <w:rsid w:val="009E7617"/>
    <w:rsid w:val="009F185B"/>
    <w:rsid w:val="00A27BFF"/>
    <w:rsid w:val="00A463F4"/>
    <w:rsid w:val="00A51EA8"/>
    <w:rsid w:val="00A84FD2"/>
    <w:rsid w:val="00A8568B"/>
    <w:rsid w:val="00A925A7"/>
    <w:rsid w:val="00AA7E69"/>
    <w:rsid w:val="00AB3962"/>
    <w:rsid w:val="00AB5677"/>
    <w:rsid w:val="00AC6370"/>
    <w:rsid w:val="00AC71C9"/>
    <w:rsid w:val="00B02335"/>
    <w:rsid w:val="00B236ED"/>
    <w:rsid w:val="00B2624B"/>
    <w:rsid w:val="00B43D13"/>
    <w:rsid w:val="00B43D43"/>
    <w:rsid w:val="00B47601"/>
    <w:rsid w:val="00B551D0"/>
    <w:rsid w:val="00B76850"/>
    <w:rsid w:val="00BB0CF5"/>
    <w:rsid w:val="00BC310F"/>
    <w:rsid w:val="00BD018A"/>
    <w:rsid w:val="00BD558D"/>
    <w:rsid w:val="00BF1F07"/>
    <w:rsid w:val="00C020EA"/>
    <w:rsid w:val="00C1305B"/>
    <w:rsid w:val="00C245FE"/>
    <w:rsid w:val="00C57747"/>
    <w:rsid w:val="00C57B0D"/>
    <w:rsid w:val="00C752BF"/>
    <w:rsid w:val="00C96E9F"/>
    <w:rsid w:val="00CA25E7"/>
    <w:rsid w:val="00CA4130"/>
    <w:rsid w:val="00D63EC3"/>
    <w:rsid w:val="00D837C2"/>
    <w:rsid w:val="00D86867"/>
    <w:rsid w:val="00D95BC9"/>
    <w:rsid w:val="00DD1518"/>
    <w:rsid w:val="00DD24ED"/>
    <w:rsid w:val="00DD7D01"/>
    <w:rsid w:val="00DE495D"/>
    <w:rsid w:val="00E003E6"/>
    <w:rsid w:val="00E1586B"/>
    <w:rsid w:val="00E16C72"/>
    <w:rsid w:val="00E23747"/>
    <w:rsid w:val="00E27704"/>
    <w:rsid w:val="00E61A02"/>
    <w:rsid w:val="00E93A14"/>
    <w:rsid w:val="00ED39F5"/>
    <w:rsid w:val="00F07927"/>
    <w:rsid w:val="00F16099"/>
    <w:rsid w:val="00F320F3"/>
    <w:rsid w:val="00F438D0"/>
    <w:rsid w:val="00F71445"/>
    <w:rsid w:val="00F81D7E"/>
    <w:rsid w:val="00F8258A"/>
    <w:rsid w:val="00F97745"/>
    <w:rsid w:val="00FC3365"/>
    <w:rsid w:val="00FE7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17DDE6"/>
  <w15:chartTrackingRefBased/>
  <w15:docId w15:val="{A42441C1-0DF9-4AEA-A5CB-8FBD7F77A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20F3"/>
    <w:pPr>
      <w:spacing w:line="250" w:lineRule="atLeast"/>
    </w:pPr>
    <w:rPr>
      <w:rFonts w:ascii="Verdana" w:hAnsi="Verdana"/>
      <w:sz w:val="17"/>
      <w:szCs w:val="24"/>
      <w:lang w:val="en-GB" w:eastAsia="da-DK"/>
    </w:rPr>
  </w:style>
  <w:style w:type="paragraph" w:styleId="1">
    <w:name w:val="heading 1"/>
    <w:basedOn w:val="a"/>
    <w:next w:val="a"/>
    <w:qFormat/>
    <w:rsid w:val="00F320F3"/>
    <w:pPr>
      <w:keepNext/>
      <w:outlineLvl w:val="0"/>
    </w:pPr>
    <w:rPr>
      <w:rFonts w:cs="Arial"/>
      <w:b/>
      <w:bCs/>
      <w:szCs w:val="17"/>
    </w:rPr>
  </w:style>
  <w:style w:type="paragraph" w:styleId="2">
    <w:name w:val="heading 2"/>
    <w:basedOn w:val="a"/>
    <w:next w:val="a"/>
    <w:qFormat/>
    <w:rsid w:val="00F320F3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qFormat/>
    <w:rsid w:val="00F320F3"/>
    <w:pPr>
      <w:keepNext/>
      <w:outlineLvl w:val="2"/>
    </w:pPr>
    <w:rPr>
      <w:rFonts w:cs="Arial"/>
      <w:b/>
      <w:bCs/>
      <w:szCs w:val="26"/>
    </w:rPr>
  </w:style>
  <w:style w:type="paragraph" w:styleId="4">
    <w:name w:val="heading 4"/>
    <w:basedOn w:val="1"/>
    <w:next w:val="a"/>
    <w:qFormat/>
    <w:rsid w:val="004A6C74"/>
    <w:pPr>
      <w:outlineLvl w:val="3"/>
    </w:pPr>
  </w:style>
  <w:style w:type="paragraph" w:styleId="5">
    <w:name w:val="heading 5"/>
    <w:basedOn w:val="4"/>
    <w:next w:val="a"/>
    <w:qFormat/>
    <w:rsid w:val="004A6C74"/>
    <w:pPr>
      <w:outlineLvl w:val="4"/>
    </w:pPr>
  </w:style>
  <w:style w:type="paragraph" w:styleId="6">
    <w:name w:val="heading 6"/>
    <w:basedOn w:val="5"/>
    <w:next w:val="a"/>
    <w:qFormat/>
    <w:rsid w:val="004A6C74"/>
    <w:pPr>
      <w:outlineLvl w:val="5"/>
    </w:pPr>
  </w:style>
  <w:style w:type="paragraph" w:styleId="7">
    <w:name w:val="heading 7"/>
    <w:basedOn w:val="6"/>
    <w:next w:val="a"/>
    <w:qFormat/>
    <w:rsid w:val="004A6C74"/>
    <w:pPr>
      <w:outlineLvl w:val="6"/>
    </w:pPr>
  </w:style>
  <w:style w:type="paragraph" w:styleId="8">
    <w:name w:val="heading 8"/>
    <w:basedOn w:val="7"/>
    <w:next w:val="a"/>
    <w:qFormat/>
    <w:rsid w:val="004A6C74"/>
    <w:pPr>
      <w:outlineLvl w:val="7"/>
    </w:pPr>
  </w:style>
  <w:style w:type="paragraph" w:styleId="9">
    <w:name w:val="heading 9"/>
    <w:basedOn w:val="8"/>
    <w:next w:val="a"/>
    <w:qFormat/>
    <w:rsid w:val="004A6C7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mplate">
    <w:name w:val="Template"/>
    <w:link w:val="TemplateChar"/>
    <w:rsid w:val="00F97745"/>
    <w:pPr>
      <w:spacing w:line="200" w:lineRule="atLeast"/>
    </w:pPr>
    <w:rPr>
      <w:rFonts w:ascii="Verdana" w:hAnsi="Verdana"/>
      <w:sz w:val="13"/>
      <w:szCs w:val="24"/>
      <w:lang w:val="en-GB" w:eastAsia="da-DK"/>
    </w:rPr>
  </w:style>
  <w:style w:type="paragraph" w:customStyle="1" w:styleId="Template-Address">
    <w:name w:val="Template - Address"/>
    <w:basedOn w:val="Template"/>
    <w:rsid w:val="00B551D0"/>
    <w:rPr>
      <w:noProof/>
    </w:rPr>
  </w:style>
  <w:style w:type="paragraph" w:customStyle="1" w:styleId="Template-Companyname">
    <w:name w:val="Template - Company name"/>
    <w:basedOn w:val="Template"/>
    <w:link w:val="Template-CompanynameChar"/>
    <w:rsid w:val="00B551D0"/>
    <w:rPr>
      <w:b/>
      <w:noProof/>
    </w:rPr>
  </w:style>
  <w:style w:type="paragraph" w:styleId="a3">
    <w:name w:val="header"/>
    <w:basedOn w:val="a"/>
    <w:rsid w:val="00B551D0"/>
    <w:pPr>
      <w:tabs>
        <w:tab w:val="center" w:pos="4819"/>
        <w:tab w:val="right" w:pos="9638"/>
      </w:tabs>
      <w:spacing w:line="200" w:lineRule="atLeast"/>
      <w:jc w:val="right"/>
    </w:pPr>
    <w:rPr>
      <w:b/>
      <w:noProof/>
      <w:sz w:val="14"/>
    </w:rPr>
  </w:style>
  <w:style w:type="paragraph" w:styleId="a4">
    <w:name w:val="footer"/>
    <w:basedOn w:val="a"/>
    <w:rsid w:val="00F97745"/>
    <w:pPr>
      <w:tabs>
        <w:tab w:val="center" w:pos="4819"/>
        <w:tab w:val="right" w:pos="9638"/>
      </w:tabs>
    </w:pPr>
  </w:style>
  <w:style w:type="table" w:styleId="a5">
    <w:name w:val="Table Grid"/>
    <w:basedOn w:val="a1"/>
    <w:rsid w:val="00B43D13"/>
    <w:pPr>
      <w:spacing w:line="25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-Heading">
    <w:name w:val="Normal - Heading"/>
    <w:basedOn w:val="a"/>
    <w:rsid w:val="00B43D13"/>
    <w:rPr>
      <w:b/>
    </w:rPr>
  </w:style>
  <w:style w:type="character" w:styleId="a6">
    <w:name w:val="endnote reference"/>
    <w:semiHidden/>
    <w:rsid w:val="004A6C74"/>
    <w:rPr>
      <w:rFonts w:ascii="Verdana" w:hAnsi="Verdana"/>
      <w:sz w:val="13"/>
      <w:vertAlign w:val="superscript"/>
    </w:rPr>
  </w:style>
  <w:style w:type="paragraph" w:styleId="a7">
    <w:name w:val="endnote text"/>
    <w:basedOn w:val="a"/>
    <w:semiHidden/>
    <w:rsid w:val="004A6C74"/>
    <w:pPr>
      <w:spacing w:line="200" w:lineRule="atLeast"/>
    </w:pPr>
    <w:rPr>
      <w:sz w:val="13"/>
      <w:szCs w:val="20"/>
    </w:rPr>
  </w:style>
  <w:style w:type="character" w:styleId="a8">
    <w:name w:val="footnote reference"/>
    <w:semiHidden/>
    <w:rsid w:val="004A6C74"/>
    <w:rPr>
      <w:rFonts w:ascii="Verdana" w:hAnsi="Verdana"/>
      <w:sz w:val="13"/>
      <w:vertAlign w:val="superscript"/>
    </w:rPr>
  </w:style>
  <w:style w:type="paragraph" w:styleId="a9">
    <w:name w:val="footnote text"/>
    <w:basedOn w:val="a"/>
    <w:semiHidden/>
    <w:rsid w:val="004A6C74"/>
    <w:pPr>
      <w:spacing w:line="200" w:lineRule="atLeast"/>
    </w:pPr>
    <w:rPr>
      <w:sz w:val="13"/>
      <w:szCs w:val="20"/>
    </w:rPr>
  </w:style>
  <w:style w:type="character" w:styleId="aa">
    <w:name w:val="page number"/>
    <w:basedOn w:val="a0"/>
    <w:rsid w:val="00C752BF"/>
  </w:style>
  <w:style w:type="paragraph" w:customStyle="1" w:styleId="Template-www">
    <w:name w:val="Template - www"/>
    <w:basedOn w:val="Template"/>
    <w:rsid w:val="006F47C5"/>
    <w:rPr>
      <w:color w:val="115622"/>
      <w:sz w:val="14"/>
      <w:szCs w:val="14"/>
    </w:rPr>
  </w:style>
  <w:style w:type="character" w:customStyle="1" w:styleId="TemplateChar">
    <w:name w:val="Template Char"/>
    <w:link w:val="Template"/>
    <w:rsid w:val="00B236ED"/>
    <w:rPr>
      <w:rFonts w:ascii="Verdana" w:hAnsi="Verdana"/>
      <w:sz w:val="13"/>
      <w:szCs w:val="24"/>
      <w:lang w:val="en-GB" w:eastAsia="da-DK" w:bidi="ar-SA"/>
    </w:rPr>
  </w:style>
  <w:style w:type="character" w:customStyle="1" w:styleId="Template-CompanynameChar">
    <w:name w:val="Template - Company name Char"/>
    <w:link w:val="Template-Companyname"/>
    <w:rsid w:val="00B236ED"/>
    <w:rPr>
      <w:rFonts w:ascii="Verdana" w:hAnsi="Verdana"/>
      <w:b/>
      <w:noProof/>
      <w:sz w:val="13"/>
      <w:szCs w:val="24"/>
      <w:lang w:val="en-GB" w:eastAsia="da-DK" w:bidi="ar-SA"/>
    </w:rPr>
  </w:style>
  <w:style w:type="character" w:customStyle="1" w:styleId="Template-INITIALS">
    <w:name w:val="Template - INITIALS"/>
    <w:rsid w:val="00601946"/>
    <w:rPr>
      <w:rFonts w:ascii="Verdana" w:hAnsi="Verdana"/>
      <w:caps/>
      <w:sz w:val="17"/>
    </w:rPr>
  </w:style>
  <w:style w:type="paragraph" w:customStyle="1" w:styleId="Template-Initials0">
    <w:name w:val="Template - Initials"/>
    <w:basedOn w:val="Template"/>
    <w:link w:val="Template-InitialsChar"/>
    <w:rsid w:val="00601946"/>
    <w:rPr>
      <w:sz w:val="17"/>
    </w:rPr>
  </w:style>
  <w:style w:type="character" w:customStyle="1" w:styleId="Template-InitialsChar">
    <w:name w:val="Template - Initials Char"/>
    <w:link w:val="Template-Initials0"/>
    <w:rsid w:val="00601946"/>
    <w:rPr>
      <w:rFonts w:ascii="Verdana" w:hAnsi="Verdana"/>
      <w:sz w:val="17"/>
      <w:szCs w:val="24"/>
      <w:lang w:val="en-GB" w:eastAsia="da-DK" w:bidi="ar-SA"/>
    </w:rPr>
  </w:style>
  <w:style w:type="paragraph" w:customStyle="1" w:styleId="Header-Firstline">
    <w:name w:val="Header - First line"/>
    <w:basedOn w:val="a3"/>
    <w:rsid w:val="004B6619"/>
    <w:pPr>
      <w:spacing w:line="70" w:lineRule="exact"/>
    </w:pPr>
    <w:rPr>
      <w:rFonts w:ascii="Access" w:hAnsi="Access"/>
      <w:b w:val="0"/>
      <w:sz w:val="13"/>
      <w:szCs w:val="13"/>
    </w:rPr>
  </w:style>
  <w:style w:type="paragraph" w:styleId="ab">
    <w:name w:val="Balloon Text"/>
    <w:basedOn w:val="a"/>
    <w:link w:val="ac"/>
    <w:rsid w:val="009E761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9E7617"/>
    <w:rPr>
      <w:rFonts w:ascii="Segoe UI" w:hAnsi="Segoe UI" w:cs="Segoe UI"/>
      <w:sz w:val="18"/>
      <w:szCs w:val="18"/>
      <w:lang w:val="en-GB" w:eastAsia="da-DK"/>
    </w:rPr>
  </w:style>
  <w:style w:type="paragraph" w:styleId="ad">
    <w:name w:val="List Paragraph"/>
    <w:basedOn w:val="a"/>
    <w:uiPriority w:val="34"/>
    <w:qFormat/>
    <w:rsid w:val="00BF1F07"/>
    <w:pPr>
      <w:ind w:left="720"/>
      <w:contextualSpacing/>
    </w:pPr>
  </w:style>
  <w:style w:type="table" w:styleId="-46">
    <w:name w:val="Grid Table 4 Accent 6"/>
    <w:basedOn w:val="a1"/>
    <w:uiPriority w:val="49"/>
    <w:rsid w:val="00182D34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styleId="ae">
    <w:name w:val="Hyperlink"/>
    <w:basedOn w:val="a0"/>
    <w:uiPriority w:val="99"/>
    <w:unhideWhenUsed/>
    <w:rsid w:val="00F438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23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Yuliia.Oshchenko@carlsberg.ua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Yuliia.Kandylova@carlsberg.u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mohand\Documents\Carlsberg\Agencies\Tuborg%20pitch%20invitation%20let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aab5e0d-a85e-4271-8b06-e85ae9268ba7">CBDOC-1228483310-121</_dlc_DocId>
    <_dlc_DocIdUrl xmlns="9aab5e0d-a85e-4271-8b06-e85ae9268ba7">
      <Url>https://carlsberggroup.sharepoint.com/sites/CSC_003/Procurement/IndirectCategories/Agencies and Production/_layouts/15/DocIdRedir.aspx?ID=CBDOC-1228483310-121</Url>
      <Description>CBDOC-1228483310-121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8A423A642D2F43AF2027B382A97ABD" ma:contentTypeVersion="17" ma:contentTypeDescription="Create a new document." ma:contentTypeScope="" ma:versionID="01b5083ff0317669c50fdf8d9cc601d7">
  <xsd:schema xmlns:xsd="http://www.w3.org/2001/XMLSchema" xmlns:xs="http://www.w3.org/2001/XMLSchema" xmlns:p="http://schemas.microsoft.com/office/2006/metadata/properties" xmlns:ns2="9aab5e0d-a85e-4271-8b06-e85ae9268ba7" xmlns:ns3="783ec9ef-2576-4b63-9535-92a2e2e36c84" targetNamespace="http://schemas.microsoft.com/office/2006/metadata/properties" ma:root="true" ma:fieldsID="b380bf766e11ca0e07e65e91ff23551a" ns2:_="" ns3:_="">
    <xsd:import namespace="9aab5e0d-a85e-4271-8b06-e85ae9268ba7"/>
    <xsd:import namespace="783ec9ef-2576-4b63-9535-92a2e2e36c8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b5e0d-a85e-4271-8b06-e85ae9268ba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3ec9ef-2576-4b63-9535-92a2e2e36c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1e3c67d-ebb3-4cf1-834a-e0d186fa1341" ContentTypeId="0x0101" PreviousValue="false"/>
</file>

<file path=customXml/itemProps1.xml><?xml version="1.0" encoding="utf-8"?>
<ds:datastoreItem xmlns:ds="http://schemas.openxmlformats.org/officeDocument/2006/customXml" ds:itemID="{3DD653F6-52CF-441D-9F75-024E9224000D}">
  <ds:schemaRefs>
    <ds:schemaRef ds:uri="http://schemas.microsoft.com/office/2006/metadata/properties"/>
    <ds:schemaRef ds:uri="http://schemas.microsoft.com/office/infopath/2007/PartnerControls"/>
    <ds:schemaRef ds:uri="9aab5e0d-a85e-4271-8b06-e85ae9268ba7"/>
  </ds:schemaRefs>
</ds:datastoreItem>
</file>

<file path=customXml/itemProps2.xml><?xml version="1.0" encoding="utf-8"?>
<ds:datastoreItem xmlns:ds="http://schemas.openxmlformats.org/officeDocument/2006/customXml" ds:itemID="{F8BE6861-A6C0-4D74-868C-7C5DFBAA63A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1093DCB-1338-4C11-93F5-23EFA39DE3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BDCAD2-1A4B-4463-9FDE-1E14D71AF48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43FCC55-461F-45A5-8F08-62A9175769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b5e0d-a85e-4271-8b06-e85ae9268ba7"/>
    <ds:schemaRef ds:uri="783ec9ef-2576-4b63-9535-92a2e2e36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10D84B1-607E-48C7-8610-ECA4CB88ECC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Tuborg pitch invitation letter</Template>
  <TotalTime>1</TotalTime>
  <Pages>3</Pages>
  <Words>2604</Words>
  <Characters>1485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Blank paper with Carlsberg Group logo</vt:lpstr>
      <vt:lpstr>Blank paper with Carlsberg Group logo</vt:lpstr>
    </vt:vector>
  </TitlesOfParts>
  <Company>skabelondesign</Company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paper with Carlsberg Group logo</dc:title>
  <dc:subject/>
  <dc:creator>Mohos, Andras</dc:creator>
  <cp:keywords/>
  <dc:description/>
  <cp:lastModifiedBy>Kandylova, Yuliia</cp:lastModifiedBy>
  <cp:revision>4</cp:revision>
  <cp:lastPrinted>2016-06-30T13:40:00Z</cp:lastPrinted>
  <dcterms:created xsi:type="dcterms:W3CDTF">2020-02-05T12:16:00Z</dcterms:created>
  <dcterms:modified xsi:type="dcterms:W3CDTF">2020-02-05T14:25:00Z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ategory">
    <vt:lpwstr>Letter</vt:lpwstr>
  </property>
  <property fmtid="{D5CDD505-2E9C-101B-9397-08002B2CF9AE}" pid="4" name="display_urn:schemas-microsoft-com:office:office#Editor">
    <vt:lpwstr>Brolund-Jensen, Mathilde</vt:lpwstr>
  </property>
  <property fmtid="{D5CDD505-2E9C-101B-9397-08002B2CF9AE}" pid="5" name="xd_Signature">
    <vt:lpwstr/>
  </property>
  <property fmtid="{D5CDD505-2E9C-101B-9397-08002B2CF9AE}" pid="6" name="display_urn:schemas-microsoft-com:office:office#Author">
    <vt:lpwstr>Brolund-Jensen, Mathilde</vt:lpwstr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CpointKeywords">
    <vt:lpwstr/>
  </property>
  <property fmtid="{D5CDD505-2E9C-101B-9397-08002B2CF9AE}" pid="10" name="CpointCtypeId">
    <vt:lpwstr/>
  </property>
  <property fmtid="{D5CDD505-2E9C-101B-9397-08002B2CF9AE}" pid="11" name="Responsible">
    <vt:lpwstr/>
  </property>
  <property fmtid="{D5CDD505-2E9C-101B-9397-08002B2CF9AE}" pid="12" name="ContentTypeId">
    <vt:lpwstr>0x010100868A423A642D2F43AF2027B382A97ABD</vt:lpwstr>
  </property>
  <property fmtid="{D5CDD505-2E9C-101B-9397-08002B2CF9AE}" pid="13" name="_dlc_DocIdItemGuid">
    <vt:lpwstr>d11480ce-d15a-4b1f-b747-030de25d8c6e</vt:lpwstr>
  </property>
</Properties>
</file>